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43502092" w:rsidR="00E03F40" w:rsidRPr="009701B2" w:rsidRDefault="00E03F40" w:rsidP="0048700E">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AB29A2" w:rsidRPr="00AB29A2">
        <w:rPr>
          <w:rFonts w:ascii="Arial Narrow" w:hAnsi="Arial Narrow" w:cs="Arial"/>
          <w:b/>
          <w:bCs/>
        </w:rPr>
        <w:t>0152683</w:t>
      </w:r>
      <w:r w:rsidR="00AB29A2">
        <w:rPr>
          <w:rFonts w:ascii="Arial Narrow" w:hAnsi="Arial Narrow" w:cs="Arial"/>
          <w:b/>
          <w:bCs/>
        </w:rPr>
        <w:t xml:space="preserve"> </w:t>
      </w:r>
      <w:r w:rsidR="00BB319D">
        <w:rPr>
          <w:rFonts w:ascii="Arial Narrow" w:hAnsi="Arial Narrow" w:cs="Arial"/>
          <w:b/>
          <w:bCs/>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1F7432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781814">
        <w:rPr>
          <w:rFonts w:ascii="Arial Narrow" w:hAnsi="Arial Narrow" w:cs="Arial"/>
          <w:color w:val="000000"/>
          <w:lang w:val="es-ES_tradnl"/>
        </w:rPr>
        <w:t>1</w:t>
      </w:r>
      <w:r w:rsidR="00D1135E">
        <w:rPr>
          <w:rFonts w:ascii="Arial Narrow" w:hAnsi="Arial Narrow" w:cs="Arial"/>
          <w:color w:val="000000"/>
          <w:lang w:val="es-ES_tradnl"/>
        </w:rPr>
        <w:t>4</w:t>
      </w:r>
      <w:r w:rsidR="007B22F3">
        <w:rPr>
          <w:rFonts w:ascii="Arial Narrow" w:hAnsi="Arial Narrow" w:cs="Arial"/>
          <w:color w:val="000000"/>
          <w:lang w:val="es-ES_tradnl"/>
        </w:rPr>
        <w:t xml:space="preserve"> </w:t>
      </w:r>
      <w:r w:rsidR="00890E83">
        <w:rPr>
          <w:rFonts w:ascii="Arial Narrow" w:hAnsi="Arial Narrow" w:cs="Arial"/>
          <w:color w:val="000000"/>
          <w:lang w:val="es-ES_tradnl"/>
        </w:rPr>
        <w:t>de</w:t>
      </w:r>
      <w:r w:rsidR="000C4FEB">
        <w:rPr>
          <w:rFonts w:ascii="Arial Narrow" w:hAnsi="Arial Narrow" w:cs="Arial"/>
          <w:color w:val="000000"/>
          <w:lang w:val="es-ES_tradnl"/>
        </w:rPr>
        <w:t xml:space="preserve"> </w:t>
      </w:r>
      <w:r w:rsidR="00781814">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5A99269E" w14:textId="77777777" w:rsidR="00781814" w:rsidRPr="004434A4" w:rsidRDefault="00781814" w:rsidP="00781814">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406B5144" w14:textId="77777777" w:rsidR="00781814" w:rsidRPr="004434A4" w:rsidRDefault="00781814" w:rsidP="00781814">
      <w:pPr>
        <w:jc w:val="center"/>
        <w:rPr>
          <w:rFonts w:ascii="Arial Narrow" w:hAnsi="Arial Narrow" w:cs="Arial"/>
        </w:rPr>
      </w:pPr>
    </w:p>
    <w:p w14:paraId="70197DAF" w14:textId="77777777" w:rsidR="00781814" w:rsidRDefault="00781814" w:rsidP="009E4DAC">
      <w:pPr>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0F1866B0" w14:textId="77777777" w:rsidR="009E4DAC" w:rsidRPr="004434A4" w:rsidRDefault="009E4DAC" w:rsidP="009E4DAC">
      <w:pPr>
        <w:jc w:val="both"/>
        <w:rPr>
          <w:rFonts w:ascii="Arial Narrow" w:hAnsi="Arial Narrow" w:cs="Arial"/>
        </w:rPr>
      </w:pPr>
    </w:p>
    <w:p w14:paraId="7DC816DF" w14:textId="6A5D03C7" w:rsidR="00816020" w:rsidRPr="00EC50CF" w:rsidRDefault="006F6624" w:rsidP="006F6624">
      <w:pPr>
        <w:tabs>
          <w:tab w:val="center" w:pos="4419"/>
          <w:tab w:val="right" w:pos="8838"/>
        </w:tabs>
        <w:rPr>
          <w:rFonts w:ascii="Arial Narrow" w:eastAsia="Calibri" w:hAnsi="Arial Narrow" w:cs="Arial"/>
          <w:b/>
          <w:bCs/>
          <w:lang w:val="es-CO" w:eastAsia="es-CO"/>
        </w:rPr>
      </w:pPr>
      <w:r>
        <w:rPr>
          <w:rFonts w:ascii="Arial Narrow" w:eastAsia="Calibri" w:hAnsi="Arial Narrow" w:cs="Arial"/>
          <w:b/>
          <w:bCs/>
          <w:lang w:val="es-CO" w:eastAsia="es-CO"/>
        </w:rPr>
        <w:tab/>
      </w:r>
      <w:r w:rsidR="00816020" w:rsidRPr="00EC50CF">
        <w:rPr>
          <w:rFonts w:ascii="Arial Narrow" w:eastAsia="Calibri" w:hAnsi="Arial Narrow" w:cs="Arial"/>
          <w:b/>
          <w:bCs/>
          <w:lang w:val="es-CO" w:eastAsia="es-CO"/>
        </w:rPr>
        <w:t>CONSIDERANDO</w:t>
      </w:r>
      <w:r>
        <w:rPr>
          <w:rFonts w:ascii="Arial Narrow" w:eastAsia="Calibri" w:hAnsi="Arial Narrow" w:cs="Arial"/>
          <w:b/>
          <w:bCs/>
          <w:lang w:val="es-CO" w:eastAsia="es-CO"/>
        </w:rPr>
        <w:tab/>
      </w:r>
    </w:p>
    <w:p w14:paraId="0022621A" w14:textId="77777777" w:rsidR="00816020" w:rsidRPr="00EC50CF" w:rsidRDefault="00816020" w:rsidP="00816020">
      <w:pPr>
        <w:jc w:val="both"/>
      </w:pPr>
    </w:p>
    <w:p w14:paraId="421A20F0" w14:textId="787CC60B" w:rsidR="00816020" w:rsidRPr="00EC50CF" w:rsidRDefault="00816020" w:rsidP="00E82054">
      <w:pPr>
        <w:jc w:val="both"/>
        <w:rPr>
          <w:rFonts w:ascii="Arial Narrow" w:hAnsi="Arial Narrow"/>
        </w:rPr>
      </w:pPr>
      <w:r w:rsidRPr="00EC50CF">
        <w:rPr>
          <w:rFonts w:ascii="Arial Narrow" w:hAnsi="Arial Narrow"/>
        </w:rPr>
        <w:t xml:space="preserve">Que mediante la </w:t>
      </w:r>
      <w:r w:rsidR="00375B0A" w:rsidRPr="00EC50CF">
        <w:rPr>
          <w:rFonts w:ascii="Arial Narrow" w:hAnsi="Arial Narrow"/>
        </w:rPr>
        <w:t>Resolución</w:t>
      </w:r>
      <w:r w:rsidR="00FE1BE1" w:rsidRPr="00FE1BE1">
        <w:t xml:space="preserve"> </w:t>
      </w:r>
      <w:r w:rsidR="00CB2833" w:rsidRPr="00CB2833">
        <w:rPr>
          <w:rFonts w:ascii="Arial Narrow" w:hAnsi="Arial Narrow"/>
          <w:b/>
          <w:bCs/>
        </w:rPr>
        <w:t>0005000</w:t>
      </w:r>
      <w:r w:rsidR="009E4DAC" w:rsidRPr="009E4DAC">
        <w:rPr>
          <w:rFonts w:ascii="Arial Narrow" w:hAnsi="Arial Narrow"/>
          <w:b/>
          <w:bCs/>
        </w:rPr>
        <w:t xml:space="preserve"> </w:t>
      </w:r>
      <w:r w:rsidR="00672C94" w:rsidRPr="00EC50CF">
        <w:rPr>
          <w:rFonts w:ascii="Arial Narrow" w:hAnsi="Arial Narrow"/>
          <w:b/>
          <w:bCs/>
        </w:rPr>
        <w:t xml:space="preserve">del </w:t>
      </w:r>
      <w:r w:rsidR="00CB2833" w:rsidRPr="00CB2833">
        <w:rPr>
          <w:rFonts w:ascii="Arial Narrow" w:hAnsi="Arial Narrow"/>
          <w:b/>
          <w:bCs/>
        </w:rPr>
        <w:t>29 de junio de 2023</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esta Oficina libró mandamiento de pago en contra </w:t>
      </w:r>
      <w:r w:rsidR="00030D94" w:rsidRPr="00EC50CF">
        <w:rPr>
          <w:rFonts w:ascii="Arial Narrow" w:hAnsi="Arial Narrow"/>
        </w:rPr>
        <w:t>de</w:t>
      </w:r>
      <w:r w:rsidR="00DC1432">
        <w:rPr>
          <w:rFonts w:ascii="Arial Narrow" w:hAnsi="Arial Narrow"/>
        </w:rPr>
        <w:t xml:space="preserve"> la</w:t>
      </w:r>
      <w:r w:rsidR="00030D94" w:rsidRPr="00EC50CF">
        <w:rPr>
          <w:rFonts w:ascii="Arial Narrow" w:hAnsi="Arial Narrow"/>
        </w:rPr>
        <w:t xml:space="preserve"> señor</w:t>
      </w:r>
      <w:bookmarkStart w:id="0" w:name="_Hlk185578256"/>
      <w:bookmarkStart w:id="1" w:name="_Hlk164679141"/>
      <w:r w:rsidR="00DC1432">
        <w:rPr>
          <w:rFonts w:ascii="Arial Narrow" w:hAnsi="Arial Narrow"/>
        </w:rPr>
        <w:t>a</w:t>
      </w:r>
      <w:r w:rsidR="00375B0A">
        <w:rPr>
          <w:rFonts w:ascii="Arial Narrow" w:hAnsi="Arial Narrow"/>
        </w:rPr>
        <w:t xml:space="preserve"> </w:t>
      </w:r>
      <w:r w:rsidR="00CB2833" w:rsidRPr="00CB2833">
        <w:rPr>
          <w:rFonts w:ascii="Arial Narrow" w:hAnsi="Arial Narrow"/>
          <w:b/>
          <w:bCs/>
        </w:rPr>
        <w:t>BIBIANA LISETH PULECIO VARGAS</w:t>
      </w:r>
      <w:r w:rsidR="00375B0A">
        <w:rPr>
          <w:rFonts w:ascii="Arial Narrow" w:hAnsi="Arial Narrow"/>
          <w:b/>
          <w:bCs/>
        </w:rPr>
        <w:t xml:space="preserve">, </w:t>
      </w:r>
      <w:r w:rsidR="00375B0A" w:rsidRPr="00EC50CF">
        <w:rPr>
          <w:rFonts w:ascii="Arial Narrow" w:hAnsi="Arial Narrow"/>
        </w:rPr>
        <w:t>identificad</w:t>
      </w:r>
      <w:r w:rsidR="00375B0A">
        <w:rPr>
          <w:rFonts w:ascii="Arial Narrow" w:hAnsi="Arial Narrow"/>
        </w:rPr>
        <w:t>a</w:t>
      </w:r>
      <w:r w:rsidR="00375B0A" w:rsidRPr="00EC50CF">
        <w:rPr>
          <w:rFonts w:ascii="Arial Narrow" w:hAnsi="Arial Narrow"/>
        </w:rPr>
        <w:t xml:space="preserve"> con cédula de ciudadanía número </w:t>
      </w:r>
      <w:r w:rsidR="00CB2833" w:rsidRPr="00CB2833">
        <w:rPr>
          <w:rFonts w:ascii="Arial Narrow" w:hAnsi="Arial Narrow"/>
        </w:rPr>
        <w:t>1.105.684.216</w:t>
      </w:r>
      <w:r w:rsidR="00375B0A" w:rsidRPr="00073DBF">
        <w:rPr>
          <w:rFonts w:ascii="Arial Narrow" w:hAnsi="Arial Narrow"/>
        </w:rPr>
        <w:t>,</w:t>
      </w:r>
      <w:r w:rsidR="00375B0A" w:rsidRPr="00EC50CF">
        <w:rPr>
          <w:rFonts w:ascii="Arial Narrow" w:hAnsi="Arial Narrow"/>
        </w:rPr>
        <w:t xml:space="preserve"> por la suma de</w:t>
      </w:r>
      <w:r w:rsidR="00375B0A" w:rsidRPr="00EC50CF">
        <w:rPr>
          <w:rFonts w:ascii="Arial Narrow" w:hAnsi="Arial Narrow"/>
          <w:b/>
          <w:bCs/>
        </w:rPr>
        <w:t xml:space="preserve"> </w:t>
      </w:r>
      <w:r w:rsidR="00CB2833" w:rsidRPr="00CB2833">
        <w:rPr>
          <w:rFonts w:ascii="Arial Narrow" w:hAnsi="Arial Narrow"/>
          <w:b/>
          <w:bCs/>
        </w:rPr>
        <w:t>SEISCIENTOS CINCUENTA Y SEIS MIL NOVECIENTOS NOVENTA Y UN PESOS M/CTE. ($656.991,00</w:t>
      </w:r>
      <w:r w:rsidR="0087696E" w:rsidRPr="0087696E">
        <w:rPr>
          <w:rFonts w:ascii="Arial Narrow" w:hAnsi="Arial Narrow"/>
          <w:b/>
          <w:bCs/>
        </w:rPr>
        <w:t>)</w:t>
      </w:r>
      <w:r w:rsidR="00375B0A" w:rsidRPr="00EC50CF">
        <w:rPr>
          <w:rFonts w:ascii="Arial Narrow" w:hAnsi="Arial Narrow"/>
          <w:b/>
          <w:bCs/>
        </w:rPr>
        <w:t>,</w:t>
      </w:r>
      <w:r w:rsidR="00375B0A" w:rsidRPr="00EC50CF">
        <w:rPr>
          <w:rFonts w:ascii="Arial Narrow" w:hAnsi="Arial Narrow"/>
        </w:rPr>
        <w:t xml:space="preserve"> por concepto de la obligación contenida en la</w:t>
      </w:r>
      <w:r w:rsidR="0087696E">
        <w:rPr>
          <w:rFonts w:ascii="Arial Narrow" w:hAnsi="Arial Narrow"/>
        </w:rPr>
        <w:t>s</w:t>
      </w:r>
      <w:r w:rsidR="00375B0A" w:rsidRPr="00EC50CF">
        <w:rPr>
          <w:rFonts w:ascii="Arial Narrow" w:hAnsi="Arial Narrow"/>
        </w:rPr>
        <w:t xml:space="preserve"> </w:t>
      </w:r>
      <w:r w:rsidR="00B50F76" w:rsidRPr="00EC50CF">
        <w:rPr>
          <w:rFonts w:ascii="Arial Narrow" w:hAnsi="Arial Narrow"/>
        </w:rPr>
        <w:t>Resoluci</w:t>
      </w:r>
      <w:r w:rsidR="00B50F76">
        <w:rPr>
          <w:rFonts w:ascii="Arial Narrow" w:hAnsi="Arial Narrow"/>
        </w:rPr>
        <w:t xml:space="preserve">ón </w:t>
      </w:r>
      <w:bookmarkEnd w:id="0"/>
      <w:bookmarkEnd w:id="1"/>
      <w:r w:rsidR="00CB2833" w:rsidRPr="00CB2833">
        <w:rPr>
          <w:rFonts w:ascii="Arial Narrow" w:hAnsi="Arial Narrow"/>
        </w:rPr>
        <w:t>24825 de fecha 10 de septiembre de 2019</w:t>
      </w:r>
      <w:r w:rsidR="009E4DAC" w:rsidRPr="009E4DAC">
        <w:rPr>
          <w:rFonts w:ascii="Arial Narrow" w:hAnsi="Arial Narrow"/>
        </w:rPr>
        <w:t>,</w:t>
      </w:r>
      <w:r w:rsidR="00A67D2F" w:rsidRPr="00A67D2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01E81D2E" w:rsidR="00816020" w:rsidRPr="00EC50CF" w:rsidRDefault="00816020" w:rsidP="00816020">
      <w:pPr>
        <w:jc w:val="both"/>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192969">
        <w:rPr>
          <w:rFonts w:ascii="Arial Narrow" w:hAnsi="Arial Narrow"/>
        </w:rPr>
        <w:t>13 de noviembre de 2023</w:t>
      </w:r>
      <w:r w:rsidR="00A67D2F" w:rsidRPr="00A67D2F">
        <w:rPr>
          <w:rFonts w:ascii="Arial Narrow" w:hAnsi="Arial Narrow"/>
        </w:rPr>
        <w:t xml:space="preserve"> </w:t>
      </w:r>
      <w:r w:rsidR="00024407" w:rsidRPr="00EC50CF">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276FD663" w:rsidR="00816020" w:rsidRPr="00EC50CF"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DC1432">
        <w:rPr>
          <w:rFonts w:ascii="Arial Narrow" w:hAnsi="Arial Narrow"/>
        </w:rPr>
        <w:t>la</w:t>
      </w:r>
      <w:r w:rsidR="00030D94" w:rsidRPr="00EC50CF">
        <w:rPr>
          <w:rFonts w:ascii="Arial Narrow" w:hAnsi="Arial Narrow"/>
        </w:rPr>
        <w:t xml:space="preserve"> </w:t>
      </w:r>
      <w:r w:rsidR="00DC1432" w:rsidRPr="00EC50CF">
        <w:rPr>
          <w:rFonts w:ascii="Arial Narrow" w:hAnsi="Arial Narrow"/>
        </w:rPr>
        <w:t>señor</w:t>
      </w:r>
      <w:r w:rsidR="00DC1432">
        <w:rPr>
          <w:rFonts w:ascii="Arial Narrow" w:hAnsi="Arial Narrow"/>
        </w:rPr>
        <w:t>a</w:t>
      </w:r>
      <w:r w:rsidR="00DC1432" w:rsidRPr="00EC50CF">
        <w:t xml:space="preserve"> </w:t>
      </w:r>
      <w:r w:rsidR="00CB2833" w:rsidRPr="00CB2833">
        <w:rPr>
          <w:rFonts w:ascii="Arial Narrow" w:hAnsi="Arial Narrow"/>
          <w:b/>
          <w:bCs/>
        </w:rPr>
        <w:t>BIBIANA LISETH PULECIO VARGAS</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libraron los oficios de embargo respectivos. La medida cautelar se limitó en la suma </w:t>
      </w:r>
      <w:r w:rsidR="00977C0A" w:rsidRPr="00EC50CF">
        <w:rPr>
          <w:rFonts w:ascii="Arial Narrow" w:hAnsi="Arial Narrow"/>
        </w:rPr>
        <w:t>de</w:t>
      </w:r>
      <w:r w:rsidR="00977C0A" w:rsidRPr="00EC50CF">
        <w:rPr>
          <w:rFonts w:ascii="Arial Narrow" w:hAnsi="Arial Narrow"/>
          <w:b/>
          <w:bCs/>
        </w:rPr>
        <w:t xml:space="preserve"> </w:t>
      </w:r>
      <w:r w:rsidR="00CB2833" w:rsidRPr="00CB2833">
        <w:rPr>
          <w:rFonts w:ascii="Arial Narrow" w:hAnsi="Arial Narrow"/>
          <w:b/>
          <w:bCs/>
        </w:rPr>
        <w:t>UN MILLON TRESCIENTOS TRECE MIL NOVECIENTOS OCHENTA Y DOS PESOS M/CTE. ($1.313.982,00</w:t>
      </w:r>
      <w:r w:rsidR="0063280A" w:rsidRPr="0063280A">
        <w:rPr>
          <w:rFonts w:ascii="Arial Narrow" w:hAnsi="Arial Narrow"/>
          <w:b/>
          <w:bCs/>
        </w:rPr>
        <w:t>)</w:t>
      </w:r>
      <w:r w:rsidR="00A8667A" w:rsidRPr="00EC50CF">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2924DBEC" w14:textId="56FDA3A9" w:rsidR="00F827F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DC1432" w:rsidRPr="00EC50CF">
        <w:rPr>
          <w:rFonts w:ascii="Arial Narrow" w:hAnsi="Arial Narrow"/>
        </w:rPr>
        <w:t>de</w:t>
      </w:r>
      <w:r w:rsidR="00DC1432">
        <w:rPr>
          <w:rFonts w:ascii="Arial Narrow" w:hAnsi="Arial Narrow"/>
        </w:rPr>
        <w:t xml:space="preserve"> la</w:t>
      </w:r>
      <w:r w:rsidR="000E1558">
        <w:rPr>
          <w:rFonts w:ascii="Arial Narrow" w:hAnsi="Arial Narrow"/>
        </w:rPr>
        <w:t xml:space="preserve"> señora</w:t>
      </w:r>
      <w:r w:rsidR="00DC1432" w:rsidRPr="00EC50CF">
        <w:rPr>
          <w:rFonts w:ascii="Arial Narrow" w:hAnsi="Arial Narrow"/>
        </w:rPr>
        <w:t xml:space="preserve"> </w:t>
      </w:r>
      <w:r w:rsidR="00CB2833" w:rsidRPr="00CB2833">
        <w:rPr>
          <w:rFonts w:ascii="Arial Narrow" w:hAnsi="Arial Narrow"/>
          <w:b/>
          <w:bCs/>
        </w:rPr>
        <w:t>BIBIANA LISETH PULECIO VARGAS</w:t>
      </w:r>
      <w:r w:rsidR="00CB2833">
        <w:rPr>
          <w:rFonts w:ascii="Arial Narrow" w:hAnsi="Arial Narrow"/>
          <w:b/>
          <w:bCs/>
        </w:rPr>
        <w:t xml:space="preserve">, </w:t>
      </w:r>
      <w:r w:rsidR="00CB2833" w:rsidRPr="00EC50CF">
        <w:rPr>
          <w:rFonts w:ascii="Arial Narrow" w:hAnsi="Arial Narrow"/>
        </w:rPr>
        <w:t>identificad</w:t>
      </w:r>
      <w:r w:rsidR="00CB2833">
        <w:rPr>
          <w:rFonts w:ascii="Arial Narrow" w:hAnsi="Arial Narrow"/>
        </w:rPr>
        <w:t>a</w:t>
      </w:r>
      <w:r w:rsidR="00CB2833" w:rsidRPr="00EC50CF">
        <w:rPr>
          <w:rFonts w:ascii="Arial Narrow" w:hAnsi="Arial Narrow"/>
        </w:rPr>
        <w:t xml:space="preserve"> con cédula de ciudadanía número </w:t>
      </w:r>
      <w:r w:rsidR="00CB2833" w:rsidRPr="00CB2833">
        <w:rPr>
          <w:rFonts w:ascii="Arial Narrow" w:hAnsi="Arial Narrow"/>
        </w:rPr>
        <w:t>1.105.684.216</w:t>
      </w:r>
      <w:r w:rsidR="00CB2833" w:rsidRPr="00073DBF">
        <w:rPr>
          <w:rFonts w:ascii="Arial Narrow" w:hAnsi="Arial Narrow"/>
        </w:rPr>
        <w:t>,</w:t>
      </w:r>
      <w:r w:rsidR="00CB2833" w:rsidRPr="00EC50CF">
        <w:rPr>
          <w:rFonts w:ascii="Arial Narrow" w:hAnsi="Arial Narrow"/>
        </w:rPr>
        <w:t xml:space="preserve"> por la suma de</w:t>
      </w:r>
      <w:r w:rsidR="00CB2833" w:rsidRPr="00EC50CF">
        <w:rPr>
          <w:rFonts w:ascii="Arial Narrow" w:hAnsi="Arial Narrow"/>
          <w:b/>
          <w:bCs/>
        </w:rPr>
        <w:t xml:space="preserve"> </w:t>
      </w:r>
      <w:r w:rsidR="00CB2833" w:rsidRPr="00CB2833">
        <w:rPr>
          <w:rFonts w:ascii="Arial Narrow" w:hAnsi="Arial Narrow"/>
          <w:b/>
          <w:bCs/>
        </w:rPr>
        <w:t>SEISCIENTOS CINCUENTA Y SEIS MIL NOVECIENTOS NOVENTA Y UN PESOS M/CTE. ($656.991,00</w:t>
      </w:r>
      <w:r w:rsidR="00CB2833" w:rsidRPr="0087696E">
        <w:rPr>
          <w:rFonts w:ascii="Arial Narrow" w:hAnsi="Arial Narrow"/>
          <w:b/>
          <w:bCs/>
        </w:rPr>
        <w:t>)</w:t>
      </w:r>
      <w:r w:rsidR="00CB2833" w:rsidRPr="00EC50CF">
        <w:rPr>
          <w:rFonts w:ascii="Arial Narrow" w:hAnsi="Arial Narrow"/>
          <w:b/>
          <w:bCs/>
        </w:rPr>
        <w:t>,</w:t>
      </w:r>
      <w:r w:rsidR="00CB2833" w:rsidRPr="00EC50CF">
        <w:rPr>
          <w:rFonts w:ascii="Arial Narrow" w:hAnsi="Arial Narrow"/>
        </w:rPr>
        <w:t xml:space="preserve"> por concepto de la obligación contenida en la</w:t>
      </w:r>
      <w:r w:rsidR="00CB2833">
        <w:rPr>
          <w:rFonts w:ascii="Arial Narrow" w:hAnsi="Arial Narrow"/>
        </w:rPr>
        <w:t>s</w:t>
      </w:r>
      <w:r w:rsidR="00CB2833" w:rsidRPr="00EC50CF">
        <w:rPr>
          <w:rFonts w:ascii="Arial Narrow" w:hAnsi="Arial Narrow"/>
        </w:rPr>
        <w:t xml:space="preserve"> Resoluci</w:t>
      </w:r>
      <w:r w:rsidR="00CB2833">
        <w:rPr>
          <w:rFonts w:ascii="Arial Narrow" w:hAnsi="Arial Narrow"/>
        </w:rPr>
        <w:t xml:space="preserve">ón </w:t>
      </w:r>
      <w:r w:rsidR="00CB2833" w:rsidRPr="00CB2833">
        <w:rPr>
          <w:rFonts w:ascii="Arial Narrow" w:hAnsi="Arial Narrow"/>
        </w:rPr>
        <w:t>24825 de fecha 10 de septiembre de 2019</w:t>
      </w:r>
      <w:r w:rsidR="003527F1" w:rsidRPr="00EC50CF">
        <w:rPr>
          <w:rFonts w:ascii="Arial Narrow" w:hAnsi="Arial Narrow"/>
        </w:rPr>
        <w:t>,</w:t>
      </w:r>
      <w:r w:rsidR="005C7384" w:rsidRPr="00EC50CF">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179373EA" w14:textId="77777777" w:rsidR="00870F3C" w:rsidRPr="00EC50CF" w:rsidRDefault="00870F3C"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23FF9BE1" w14:textId="77777777" w:rsidR="00816020"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87696E" w:rsidRDefault="00047FB9" w:rsidP="00047FB9">
      <w:pPr>
        <w:tabs>
          <w:tab w:val="left" w:pos="7140"/>
        </w:tabs>
        <w:jc w:val="both"/>
        <w:rPr>
          <w:rFonts w:ascii="Arial Narrow" w:hAnsi="Arial Narrow"/>
        </w:rPr>
      </w:pPr>
      <w:r w:rsidRPr="00EC50CF">
        <w:rPr>
          <w:rFonts w:ascii="Arial Narrow" w:hAnsi="Arial Narrow"/>
        </w:rPr>
        <w:tab/>
      </w:r>
    </w:p>
    <w:p w14:paraId="654AA0A7" w14:textId="5E0EA1DC" w:rsidR="009E4DAC" w:rsidRDefault="00816020" w:rsidP="009E4DAC">
      <w:pPr>
        <w:pStyle w:val="Textoindependiente"/>
        <w:rPr>
          <w:rFonts w:ascii="Arial Narrow" w:hAnsi="Arial Narrow"/>
          <w:b/>
        </w:rPr>
      </w:pPr>
      <w:r w:rsidRPr="0087696E">
        <w:rPr>
          <w:rFonts w:ascii="Arial Narrow" w:hAnsi="Arial Narrow"/>
          <w:b/>
          <w:sz w:val="22"/>
          <w:szCs w:val="22"/>
        </w:rPr>
        <w:t>ARTÍCULO QUINTO</w:t>
      </w:r>
      <w:r w:rsidRPr="0087696E">
        <w:rPr>
          <w:rFonts w:ascii="Arial Narrow" w:hAnsi="Arial Narrow"/>
          <w:b/>
          <w:bCs/>
          <w:sz w:val="22"/>
          <w:szCs w:val="22"/>
        </w:rPr>
        <w:t xml:space="preserve">: </w:t>
      </w:r>
      <w:r w:rsidR="009E4DAC" w:rsidRPr="003B43DF">
        <w:rPr>
          <w:rFonts w:ascii="Arial Narrow" w:hAnsi="Arial Narrow"/>
          <w:b/>
          <w:bCs/>
          <w:sz w:val="22"/>
          <w:szCs w:val="22"/>
        </w:rPr>
        <w:t xml:space="preserve">NOTIFICAR </w:t>
      </w:r>
      <w:r w:rsidR="009E4DAC" w:rsidRPr="003B43DF">
        <w:rPr>
          <w:rFonts w:ascii="Arial Narrow" w:eastAsia="Arial MT" w:hAnsi="Arial Narrow" w:cs="Arial MT"/>
          <w:bCs/>
          <w:sz w:val="22"/>
          <w:szCs w:val="22"/>
          <w:lang w:val="es-ES" w:eastAsia="en-US"/>
        </w:rPr>
        <w:t xml:space="preserve">la presente </w:t>
      </w:r>
      <w:r w:rsidR="009E4DAC" w:rsidRPr="009E4DAC">
        <w:rPr>
          <w:rFonts w:ascii="Arial Narrow" w:eastAsia="Arial MT" w:hAnsi="Arial Narrow" w:cs="Arial MT"/>
          <w:bCs/>
          <w:sz w:val="22"/>
          <w:szCs w:val="22"/>
          <w:lang w:val="es-ES" w:eastAsia="en-US"/>
        </w:rPr>
        <w:t xml:space="preserve">decisión </w:t>
      </w:r>
      <w:r w:rsidR="009E4DAC" w:rsidRPr="00CB2833">
        <w:rPr>
          <w:rFonts w:ascii="Arial Narrow" w:hAnsi="Arial Narrow"/>
          <w:sz w:val="22"/>
          <w:szCs w:val="22"/>
        </w:rPr>
        <w:t xml:space="preserve">la señora </w:t>
      </w:r>
      <w:r w:rsidR="00CB2833" w:rsidRPr="00CB2833">
        <w:rPr>
          <w:rFonts w:ascii="Arial Narrow" w:hAnsi="Arial Narrow"/>
          <w:b/>
          <w:bCs/>
          <w:sz w:val="22"/>
          <w:szCs w:val="22"/>
        </w:rPr>
        <w:t xml:space="preserve">BIBIANA LISETH PULECIO VARGAS, </w:t>
      </w:r>
      <w:r w:rsidR="00CB2833" w:rsidRPr="00CB2833">
        <w:rPr>
          <w:rFonts w:ascii="Arial Narrow" w:hAnsi="Arial Narrow"/>
          <w:sz w:val="22"/>
          <w:szCs w:val="22"/>
        </w:rPr>
        <w:t>identificada con cédula de ciudadanía número 1.105.684.216</w:t>
      </w:r>
      <w:r w:rsidR="009E4DAC" w:rsidRPr="00CB2833">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E4DAC" w:rsidRPr="0063280A">
        <w:rPr>
          <w:rFonts w:ascii="Arial Narrow" w:eastAsia="Arial MT" w:hAnsi="Arial Narrow" w:cs="Arial MT"/>
          <w:bCs/>
          <w:sz w:val="22"/>
          <w:szCs w:val="22"/>
          <w:lang w:val="es-ES" w:eastAsia="en-US"/>
        </w:rPr>
        <w:t xml:space="preserve"> Estatuto Tributario</w:t>
      </w:r>
      <w:r w:rsidR="009E4DAC" w:rsidRPr="00602F0B">
        <w:rPr>
          <w:rFonts w:ascii="Arial Narrow" w:eastAsia="Arial MT" w:hAnsi="Arial Narrow" w:cs="Arial MT"/>
          <w:bCs/>
          <w:sz w:val="22"/>
          <w:szCs w:val="22"/>
          <w:lang w:val="es-ES" w:eastAsia="en-US"/>
        </w:rPr>
        <w:t xml:space="preserve"> y/o demás normas aplicables.</w:t>
      </w:r>
    </w:p>
    <w:p w14:paraId="2F50ABEB" w14:textId="7B020C1E" w:rsidR="000D06C0" w:rsidRPr="00824DC7" w:rsidRDefault="000D06C0" w:rsidP="009E4DAC">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A1E81D5" w14:textId="5FAEC336" w:rsidR="00781814" w:rsidRDefault="00781814" w:rsidP="0078181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Pr>
          <w:rFonts w:ascii="Arial Narrow" w:hAnsi="Arial Narrow"/>
          <w:sz w:val="22"/>
          <w:szCs w:val="22"/>
        </w:rPr>
        <w:t>1</w:t>
      </w:r>
      <w:r w:rsidR="00D1135E">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7F67C043" w14:textId="77777777" w:rsidR="00781814" w:rsidRPr="0006377B" w:rsidRDefault="00781814" w:rsidP="00781814">
      <w:pPr>
        <w:jc w:val="both"/>
        <w:rPr>
          <w:rFonts w:ascii="Arial Narrow" w:hAnsi="Arial Narrow" w:cs="Arial"/>
          <w:color w:val="FF0000"/>
        </w:rPr>
      </w:pPr>
    </w:p>
    <w:p w14:paraId="4A47BC28" w14:textId="77777777" w:rsidR="00781814" w:rsidRPr="00C725BB" w:rsidRDefault="00781814" w:rsidP="0078181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781814" w:rsidRPr="00C725BB" w14:paraId="3873E512" w14:textId="77777777" w:rsidTr="00875481">
        <w:trPr>
          <w:trHeight w:val="493"/>
          <w:jc w:val="center"/>
        </w:trPr>
        <w:tc>
          <w:tcPr>
            <w:tcW w:w="1985" w:type="dxa"/>
            <w:shd w:val="clear" w:color="auto" w:fill="FFFFFF"/>
            <w:tcMar>
              <w:top w:w="0" w:type="dxa"/>
              <w:left w:w="108" w:type="dxa"/>
              <w:bottom w:w="0" w:type="dxa"/>
              <w:right w:w="108" w:type="dxa"/>
            </w:tcMar>
            <w:vAlign w:val="center"/>
          </w:tcPr>
          <w:p w14:paraId="3D0A2113" w14:textId="77777777" w:rsidR="00781814" w:rsidRPr="00C725BB" w:rsidRDefault="00781814" w:rsidP="00875481">
            <w:pPr>
              <w:jc w:val="center"/>
              <w:rPr>
                <w:rFonts w:ascii="Arial Narrow" w:hAnsi="Arial Narrow"/>
              </w:rPr>
            </w:pPr>
            <w:r w:rsidRPr="00C725BB">
              <w:rPr>
                <w:rFonts w:ascii="Arial Narrow" w:hAnsi="Arial Narrow"/>
                <w:noProof/>
              </w:rPr>
              <w:drawing>
                <wp:inline distT="0" distB="0" distL="0" distR="0" wp14:anchorId="4AE9F667" wp14:editId="0C9EA20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48A3A7E0" w14:textId="77777777" w:rsidR="00781814" w:rsidRPr="00C725BB" w:rsidRDefault="00781814" w:rsidP="00875481">
            <w:pPr>
              <w:jc w:val="center"/>
              <w:rPr>
                <w:rFonts w:ascii="Arial Narrow" w:hAnsi="Arial Narrow" w:cs="Calibri"/>
                <w:color w:val="201F1E"/>
                <w:sz w:val="18"/>
                <w:szCs w:val="18"/>
                <w:lang w:eastAsia="es-CO"/>
              </w:rPr>
            </w:pPr>
          </w:p>
          <w:p w14:paraId="496C0B46" w14:textId="77777777" w:rsidR="00781814" w:rsidRPr="00083125" w:rsidRDefault="00781814" w:rsidP="00875481">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50F96088" w14:textId="77777777" w:rsidR="00781814" w:rsidRPr="00C725BB" w:rsidRDefault="00781814" w:rsidP="00875481">
            <w:pPr>
              <w:rPr>
                <w:rFonts w:ascii="Arial Narrow" w:hAnsi="Arial Narrow"/>
              </w:rPr>
            </w:pPr>
            <w:r>
              <w:rPr>
                <w:rFonts w:ascii="Arial Narrow" w:hAnsi="Arial Narrow" w:cs="Calibri"/>
                <w:b/>
                <w:bCs/>
                <w:color w:val="201F1E"/>
                <w:sz w:val="18"/>
                <w:szCs w:val="18"/>
                <w:lang w:eastAsia="es-CO"/>
              </w:rPr>
              <w:t>Isabel Cristina Estrada González</w:t>
            </w:r>
          </w:p>
          <w:p w14:paraId="09F93506" w14:textId="77777777" w:rsidR="00781814" w:rsidRPr="00C725BB" w:rsidRDefault="00781814" w:rsidP="00875481">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5127BEBA" w14:textId="77777777" w:rsidR="00781814" w:rsidRPr="00C725BB" w:rsidRDefault="00781814" w:rsidP="00781814">
      <w:pPr>
        <w:ind w:right="47"/>
        <w:jc w:val="both"/>
        <w:rPr>
          <w:rFonts w:ascii="Arial Narrow" w:eastAsia="Calibri" w:hAnsi="Arial Narrow" w:cs="Arial"/>
        </w:rPr>
      </w:pPr>
    </w:p>
    <w:p w14:paraId="7CCCC194" w14:textId="77777777" w:rsidR="00781814" w:rsidRPr="00C725BB" w:rsidRDefault="00781814" w:rsidP="0078181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562B4D11" w14:textId="77777777" w:rsidR="00781814" w:rsidRDefault="00781814" w:rsidP="0078181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56385A38" w14:textId="77777777" w:rsidR="00781814" w:rsidRPr="00C725BB" w:rsidRDefault="00781814" w:rsidP="00781814">
      <w:pPr>
        <w:jc w:val="center"/>
        <w:rPr>
          <w:rFonts w:ascii="Arial Narrow" w:hAnsi="Arial Narrow"/>
        </w:rPr>
      </w:pPr>
      <w:r w:rsidRPr="00C725BB">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3F88C826" w14:textId="77777777" w:rsidR="00F734EB" w:rsidRDefault="00F734EB" w:rsidP="001E3D88">
      <w:pPr>
        <w:jc w:val="center"/>
        <w:rPr>
          <w:rFonts w:ascii="Arial Narrow" w:hAnsi="Arial Narrow"/>
          <w:i/>
          <w:iCs/>
          <w:noProof/>
          <w:sz w:val="16"/>
          <w:szCs w:val="16"/>
        </w:rPr>
      </w:pPr>
    </w:p>
    <w:p w14:paraId="2178EF6B" w14:textId="20FC6FBB" w:rsidR="00645086" w:rsidRPr="003713CD" w:rsidRDefault="00CB2833" w:rsidP="00CB2833">
      <w:pPr>
        <w:tabs>
          <w:tab w:val="left" w:pos="6420"/>
        </w:tabs>
        <w:rPr>
          <w:rFonts w:ascii="Arial Narrow" w:hAnsi="Arial Narrow"/>
          <w:i/>
          <w:iCs/>
          <w:noProof/>
          <w:sz w:val="16"/>
          <w:szCs w:val="16"/>
        </w:rPr>
      </w:pPr>
      <w:r w:rsidRPr="00CB2833">
        <w:rPr>
          <w:rFonts w:ascii="Arial Narrow" w:hAnsi="Arial Narrow"/>
          <w:i/>
          <w:iCs/>
          <w:noProof/>
          <w:sz w:val="16"/>
          <w:szCs w:val="16"/>
        </w:rPr>
        <w:t>Expediente: 1105684216-BIBIANA LISETH PULECIO VARGAS</w:t>
      </w:r>
    </w:p>
    <w:sectPr w:rsidR="00645086"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23C98E" w14:textId="77777777" w:rsidR="00336FA5" w:rsidRDefault="00336FA5">
      <w:r>
        <w:separator/>
      </w:r>
    </w:p>
  </w:endnote>
  <w:endnote w:type="continuationSeparator" w:id="0">
    <w:p w14:paraId="2070980B" w14:textId="77777777" w:rsidR="00336FA5" w:rsidRDefault="00336F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6F897" w14:textId="77777777" w:rsidR="00336FA5" w:rsidRDefault="00336FA5">
      <w:r>
        <w:separator/>
      </w:r>
    </w:p>
  </w:footnote>
  <w:footnote w:type="continuationSeparator" w:id="0">
    <w:p w14:paraId="5B399F35" w14:textId="77777777" w:rsidR="00336FA5" w:rsidRDefault="00336F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12C5CED5" w:rsidR="009E113B" w:rsidRPr="006F2913" w:rsidRDefault="0011231F" w:rsidP="007C3143">
    <w:pPr>
      <w:pStyle w:val="Encabezado"/>
      <w:rPr>
        <w:rFonts w:ascii="Arial Narrow" w:hAnsi="Arial Narrow" w:cs="Arial"/>
        <w:b/>
        <w:bCs/>
        <w:lang w:val="es-CO"/>
      </w:rPr>
    </w:pPr>
    <w:r>
      <w:rPr>
        <w:rFonts w:ascii="Arial Narrow" w:hAnsi="Arial Narrow" w:cs="Arial"/>
        <w:b/>
        <w:bCs/>
      </w:rPr>
      <w:t xml:space="preserve">                    </w:t>
    </w:r>
    <w:r w:rsidR="00E03F40" w:rsidRPr="003C2D21">
      <w:rPr>
        <w:rFonts w:ascii="Arial Narrow" w:hAnsi="Arial Narrow" w:cs="Arial"/>
        <w:b/>
        <w:bCs/>
      </w:rPr>
      <w:t>RESOLUCIÓN</w:t>
    </w:r>
    <w:r w:rsidR="00EC7B2D">
      <w:rPr>
        <w:rFonts w:ascii="Arial Narrow" w:hAnsi="Arial Narrow" w:cs="Arial"/>
        <w:b/>
        <w:bCs/>
      </w:rPr>
      <w:t xml:space="preserve"> </w:t>
    </w:r>
    <w:r w:rsidR="00781814">
      <w:rPr>
        <w:rFonts w:ascii="Arial Narrow" w:hAnsi="Arial Narrow" w:cs="Arial"/>
        <w:b/>
        <w:bCs/>
      </w:rPr>
      <w:t xml:space="preserve"> </w:t>
    </w:r>
    <w:r w:rsidR="00AB29A2" w:rsidRPr="00AB29A2">
      <w:rPr>
        <w:rFonts w:ascii="Arial Narrow" w:hAnsi="Arial Narrow" w:cs="Arial"/>
        <w:b/>
        <w:bCs/>
      </w:rPr>
      <w:t>0152683</w:t>
    </w:r>
    <w:r w:rsidR="009E6F47">
      <w:rPr>
        <w:rFonts w:ascii="Arial Narrow" w:hAnsi="Arial Narrow" w:cs="Arial"/>
        <w:b/>
        <w:bCs/>
      </w:rPr>
      <w:t xml:space="preserve"> </w:t>
    </w:r>
    <w:r w:rsidR="002D3E5B">
      <w:rPr>
        <w:rFonts w:ascii="Arial Narrow" w:hAnsi="Arial Narrow" w:cs="Arial"/>
        <w:b/>
        <w:bCs/>
        <w:lang w:val="es-CO"/>
      </w:rPr>
      <w:t>DE</w:t>
    </w:r>
    <w:r w:rsidR="00781814">
      <w:rPr>
        <w:rFonts w:ascii="Arial Narrow" w:hAnsi="Arial Narrow" w:cs="Arial"/>
        <w:b/>
        <w:bCs/>
      </w:rPr>
      <w:t xml:space="preserve"> </w:t>
    </w:r>
    <w:proofErr w:type="gramStart"/>
    <w:r w:rsidR="00781814">
      <w:rPr>
        <w:rFonts w:ascii="Arial Narrow" w:hAnsi="Arial Narrow" w:cs="Arial"/>
        <w:b/>
        <w:bCs/>
      </w:rPr>
      <w:t>1</w:t>
    </w:r>
    <w:r w:rsidR="00D1135E">
      <w:rPr>
        <w:rFonts w:ascii="Arial Narrow" w:hAnsi="Arial Narrow" w:cs="Arial"/>
        <w:b/>
        <w:bCs/>
      </w:rPr>
      <w:t>4</w:t>
    </w:r>
    <w:r w:rsidR="00781814">
      <w:rPr>
        <w:rFonts w:ascii="Arial Narrow" w:hAnsi="Arial Narrow" w:cs="Arial"/>
        <w:b/>
        <w:bCs/>
      </w:rPr>
      <w:t xml:space="preserve"> </w:t>
    </w:r>
    <w:r w:rsidR="00AA1A62">
      <w:rPr>
        <w:rFonts w:ascii="Arial Narrow" w:hAnsi="Arial Narrow" w:cs="Arial"/>
        <w:b/>
        <w:bCs/>
      </w:rPr>
      <w:t xml:space="preserve"> DE</w:t>
    </w:r>
    <w:proofErr w:type="gramEnd"/>
    <w:r w:rsidR="00AA1A62">
      <w:rPr>
        <w:rFonts w:ascii="Arial Narrow" w:hAnsi="Arial Narrow" w:cs="Arial"/>
        <w:b/>
        <w:bCs/>
      </w:rPr>
      <w:t xml:space="preserve"> </w:t>
    </w:r>
    <w:r w:rsidR="00781814">
      <w:rPr>
        <w:rFonts w:ascii="Arial Narrow" w:hAnsi="Arial Narrow" w:cs="Arial"/>
        <w:b/>
        <w:bCs/>
      </w:rPr>
      <w:t>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1298"/>
    <w:rsid w:val="00002569"/>
    <w:rsid w:val="000057A7"/>
    <w:rsid w:val="000068B0"/>
    <w:rsid w:val="0000721B"/>
    <w:rsid w:val="00010A98"/>
    <w:rsid w:val="00010ADF"/>
    <w:rsid w:val="000118F8"/>
    <w:rsid w:val="000120B0"/>
    <w:rsid w:val="00014CA7"/>
    <w:rsid w:val="00015329"/>
    <w:rsid w:val="00016E84"/>
    <w:rsid w:val="00021402"/>
    <w:rsid w:val="00022874"/>
    <w:rsid w:val="00024407"/>
    <w:rsid w:val="0002661E"/>
    <w:rsid w:val="00026CAC"/>
    <w:rsid w:val="00030D94"/>
    <w:rsid w:val="000346A4"/>
    <w:rsid w:val="00034791"/>
    <w:rsid w:val="00035360"/>
    <w:rsid w:val="00036479"/>
    <w:rsid w:val="00041264"/>
    <w:rsid w:val="00041F5E"/>
    <w:rsid w:val="000424D6"/>
    <w:rsid w:val="000428C6"/>
    <w:rsid w:val="00042E97"/>
    <w:rsid w:val="00043BE2"/>
    <w:rsid w:val="000460DC"/>
    <w:rsid w:val="00047FB9"/>
    <w:rsid w:val="00050AC7"/>
    <w:rsid w:val="00050CD0"/>
    <w:rsid w:val="0005161F"/>
    <w:rsid w:val="00052A43"/>
    <w:rsid w:val="0005433A"/>
    <w:rsid w:val="00056097"/>
    <w:rsid w:val="00056F00"/>
    <w:rsid w:val="00060D1A"/>
    <w:rsid w:val="000614F4"/>
    <w:rsid w:val="0006208A"/>
    <w:rsid w:val="00062A31"/>
    <w:rsid w:val="00062ED3"/>
    <w:rsid w:val="00063254"/>
    <w:rsid w:val="0006397F"/>
    <w:rsid w:val="0007038D"/>
    <w:rsid w:val="00070807"/>
    <w:rsid w:val="00072634"/>
    <w:rsid w:val="00072AA9"/>
    <w:rsid w:val="000732CD"/>
    <w:rsid w:val="00073DBF"/>
    <w:rsid w:val="00076611"/>
    <w:rsid w:val="00077BFB"/>
    <w:rsid w:val="00082095"/>
    <w:rsid w:val="00084920"/>
    <w:rsid w:val="00085126"/>
    <w:rsid w:val="00087003"/>
    <w:rsid w:val="00090182"/>
    <w:rsid w:val="000901C6"/>
    <w:rsid w:val="00090FAE"/>
    <w:rsid w:val="00092391"/>
    <w:rsid w:val="00092B48"/>
    <w:rsid w:val="00092B97"/>
    <w:rsid w:val="000937D9"/>
    <w:rsid w:val="00093D71"/>
    <w:rsid w:val="00093FD8"/>
    <w:rsid w:val="0009468F"/>
    <w:rsid w:val="0009494E"/>
    <w:rsid w:val="000A0804"/>
    <w:rsid w:val="000A2D06"/>
    <w:rsid w:val="000A3B33"/>
    <w:rsid w:val="000A5025"/>
    <w:rsid w:val="000A6DC5"/>
    <w:rsid w:val="000B02A2"/>
    <w:rsid w:val="000B1E44"/>
    <w:rsid w:val="000B2DE0"/>
    <w:rsid w:val="000B4587"/>
    <w:rsid w:val="000B7FC4"/>
    <w:rsid w:val="000C049D"/>
    <w:rsid w:val="000C069F"/>
    <w:rsid w:val="000C0BD0"/>
    <w:rsid w:val="000C130B"/>
    <w:rsid w:val="000C1BC3"/>
    <w:rsid w:val="000C4403"/>
    <w:rsid w:val="000C4C73"/>
    <w:rsid w:val="000C4FEB"/>
    <w:rsid w:val="000C5FE3"/>
    <w:rsid w:val="000C62FB"/>
    <w:rsid w:val="000C6733"/>
    <w:rsid w:val="000C7E8C"/>
    <w:rsid w:val="000D06C0"/>
    <w:rsid w:val="000D14F1"/>
    <w:rsid w:val="000D20C1"/>
    <w:rsid w:val="000D26BE"/>
    <w:rsid w:val="000D4E18"/>
    <w:rsid w:val="000D50D9"/>
    <w:rsid w:val="000D56DD"/>
    <w:rsid w:val="000D6232"/>
    <w:rsid w:val="000D67D0"/>
    <w:rsid w:val="000E1558"/>
    <w:rsid w:val="000E1A07"/>
    <w:rsid w:val="000E26A0"/>
    <w:rsid w:val="000E3203"/>
    <w:rsid w:val="000E4DBA"/>
    <w:rsid w:val="000E5294"/>
    <w:rsid w:val="000E6D34"/>
    <w:rsid w:val="000E7C18"/>
    <w:rsid w:val="000E7DD7"/>
    <w:rsid w:val="000F00AD"/>
    <w:rsid w:val="000F1CD8"/>
    <w:rsid w:val="000F563C"/>
    <w:rsid w:val="000F565B"/>
    <w:rsid w:val="000F602D"/>
    <w:rsid w:val="000F688B"/>
    <w:rsid w:val="000F6AFB"/>
    <w:rsid w:val="000F7FEA"/>
    <w:rsid w:val="00100029"/>
    <w:rsid w:val="00100318"/>
    <w:rsid w:val="001017A8"/>
    <w:rsid w:val="00104435"/>
    <w:rsid w:val="001045A8"/>
    <w:rsid w:val="00104C6C"/>
    <w:rsid w:val="00106AAB"/>
    <w:rsid w:val="00106FD5"/>
    <w:rsid w:val="001108E9"/>
    <w:rsid w:val="00110E61"/>
    <w:rsid w:val="0011231F"/>
    <w:rsid w:val="001128BA"/>
    <w:rsid w:val="00113859"/>
    <w:rsid w:val="001163CE"/>
    <w:rsid w:val="001201E8"/>
    <w:rsid w:val="00121C46"/>
    <w:rsid w:val="00122A11"/>
    <w:rsid w:val="001234AD"/>
    <w:rsid w:val="0012435D"/>
    <w:rsid w:val="001267D8"/>
    <w:rsid w:val="00133365"/>
    <w:rsid w:val="00135367"/>
    <w:rsid w:val="00135E16"/>
    <w:rsid w:val="001363A4"/>
    <w:rsid w:val="001365E9"/>
    <w:rsid w:val="0013702A"/>
    <w:rsid w:val="00140E22"/>
    <w:rsid w:val="001414AD"/>
    <w:rsid w:val="001419A2"/>
    <w:rsid w:val="00141B4F"/>
    <w:rsid w:val="00142DFD"/>
    <w:rsid w:val="00143151"/>
    <w:rsid w:val="00145B4D"/>
    <w:rsid w:val="00146216"/>
    <w:rsid w:val="001475AB"/>
    <w:rsid w:val="00151198"/>
    <w:rsid w:val="00151537"/>
    <w:rsid w:val="001524E1"/>
    <w:rsid w:val="0015352B"/>
    <w:rsid w:val="00154342"/>
    <w:rsid w:val="00154BCB"/>
    <w:rsid w:val="00155B8D"/>
    <w:rsid w:val="00156CE4"/>
    <w:rsid w:val="00171BDE"/>
    <w:rsid w:val="0017202E"/>
    <w:rsid w:val="00172751"/>
    <w:rsid w:val="00173338"/>
    <w:rsid w:val="00176536"/>
    <w:rsid w:val="00180622"/>
    <w:rsid w:val="001808EB"/>
    <w:rsid w:val="001810B6"/>
    <w:rsid w:val="00183844"/>
    <w:rsid w:val="001868F2"/>
    <w:rsid w:val="001909EA"/>
    <w:rsid w:val="00192080"/>
    <w:rsid w:val="00192969"/>
    <w:rsid w:val="001933A3"/>
    <w:rsid w:val="00193EAB"/>
    <w:rsid w:val="001A1399"/>
    <w:rsid w:val="001A1BB2"/>
    <w:rsid w:val="001A2635"/>
    <w:rsid w:val="001A2642"/>
    <w:rsid w:val="001A29A1"/>
    <w:rsid w:val="001A2B63"/>
    <w:rsid w:val="001A4EAC"/>
    <w:rsid w:val="001A5140"/>
    <w:rsid w:val="001A52A3"/>
    <w:rsid w:val="001A5383"/>
    <w:rsid w:val="001A5B73"/>
    <w:rsid w:val="001A7E9E"/>
    <w:rsid w:val="001B12B4"/>
    <w:rsid w:val="001B1CFB"/>
    <w:rsid w:val="001B3337"/>
    <w:rsid w:val="001B42A6"/>
    <w:rsid w:val="001B4BF9"/>
    <w:rsid w:val="001B4DDE"/>
    <w:rsid w:val="001B7F14"/>
    <w:rsid w:val="001C45D3"/>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1F5A"/>
    <w:rsid w:val="001E2383"/>
    <w:rsid w:val="001E26C9"/>
    <w:rsid w:val="001E3A6A"/>
    <w:rsid w:val="001E3D88"/>
    <w:rsid w:val="001E5682"/>
    <w:rsid w:val="001E7B5D"/>
    <w:rsid w:val="001F22FE"/>
    <w:rsid w:val="00200A37"/>
    <w:rsid w:val="0020160A"/>
    <w:rsid w:val="00201709"/>
    <w:rsid w:val="00203EDF"/>
    <w:rsid w:val="002043A8"/>
    <w:rsid w:val="0020468B"/>
    <w:rsid w:val="00205670"/>
    <w:rsid w:val="00206792"/>
    <w:rsid w:val="00206A76"/>
    <w:rsid w:val="00207155"/>
    <w:rsid w:val="00210A11"/>
    <w:rsid w:val="00210A9C"/>
    <w:rsid w:val="0021424A"/>
    <w:rsid w:val="00214AD9"/>
    <w:rsid w:val="00214B01"/>
    <w:rsid w:val="00215120"/>
    <w:rsid w:val="00215D6B"/>
    <w:rsid w:val="0021646B"/>
    <w:rsid w:val="00221837"/>
    <w:rsid w:val="0022225B"/>
    <w:rsid w:val="00224828"/>
    <w:rsid w:val="00225386"/>
    <w:rsid w:val="00227607"/>
    <w:rsid w:val="00227BE2"/>
    <w:rsid w:val="00230892"/>
    <w:rsid w:val="00230B13"/>
    <w:rsid w:val="00232A3F"/>
    <w:rsid w:val="00235E60"/>
    <w:rsid w:val="0023720F"/>
    <w:rsid w:val="00241E4A"/>
    <w:rsid w:val="00241F61"/>
    <w:rsid w:val="0024245C"/>
    <w:rsid w:val="002442F0"/>
    <w:rsid w:val="002444AB"/>
    <w:rsid w:val="002501BA"/>
    <w:rsid w:val="0025119A"/>
    <w:rsid w:val="002515D5"/>
    <w:rsid w:val="00251A2E"/>
    <w:rsid w:val="00252BE7"/>
    <w:rsid w:val="00254F8A"/>
    <w:rsid w:val="00256551"/>
    <w:rsid w:val="0026031C"/>
    <w:rsid w:val="00262698"/>
    <w:rsid w:val="002627BA"/>
    <w:rsid w:val="00264644"/>
    <w:rsid w:val="002661B7"/>
    <w:rsid w:val="0027108C"/>
    <w:rsid w:val="00273D83"/>
    <w:rsid w:val="00274107"/>
    <w:rsid w:val="002741DE"/>
    <w:rsid w:val="0027526B"/>
    <w:rsid w:val="0027569E"/>
    <w:rsid w:val="0027643F"/>
    <w:rsid w:val="002769A0"/>
    <w:rsid w:val="00277E82"/>
    <w:rsid w:val="00277F16"/>
    <w:rsid w:val="00277F9B"/>
    <w:rsid w:val="0028013C"/>
    <w:rsid w:val="0028066F"/>
    <w:rsid w:val="002810A7"/>
    <w:rsid w:val="00281375"/>
    <w:rsid w:val="00281625"/>
    <w:rsid w:val="00282B1A"/>
    <w:rsid w:val="002831C6"/>
    <w:rsid w:val="00284651"/>
    <w:rsid w:val="00287E2C"/>
    <w:rsid w:val="00287EED"/>
    <w:rsid w:val="00290FE8"/>
    <w:rsid w:val="00291425"/>
    <w:rsid w:val="002914F9"/>
    <w:rsid w:val="002924B8"/>
    <w:rsid w:val="00292899"/>
    <w:rsid w:val="00293A1A"/>
    <w:rsid w:val="002958E4"/>
    <w:rsid w:val="0029639E"/>
    <w:rsid w:val="002970C0"/>
    <w:rsid w:val="00297E17"/>
    <w:rsid w:val="002A045B"/>
    <w:rsid w:val="002A182A"/>
    <w:rsid w:val="002A3BF6"/>
    <w:rsid w:val="002A5271"/>
    <w:rsid w:val="002A6B31"/>
    <w:rsid w:val="002B05A8"/>
    <w:rsid w:val="002B1E43"/>
    <w:rsid w:val="002B1E57"/>
    <w:rsid w:val="002B367E"/>
    <w:rsid w:val="002B65DE"/>
    <w:rsid w:val="002B7475"/>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5A0D"/>
    <w:rsid w:val="002E0F4B"/>
    <w:rsid w:val="002E2B59"/>
    <w:rsid w:val="002E3694"/>
    <w:rsid w:val="002E4820"/>
    <w:rsid w:val="002E549B"/>
    <w:rsid w:val="002E5E34"/>
    <w:rsid w:val="002E6513"/>
    <w:rsid w:val="002E73DB"/>
    <w:rsid w:val="002F025E"/>
    <w:rsid w:val="002F4098"/>
    <w:rsid w:val="002F5D87"/>
    <w:rsid w:val="002F6134"/>
    <w:rsid w:val="002F77B8"/>
    <w:rsid w:val="00300609"/>
    <w:rsid w:val="00301CB4"/>
    <w:rsid w:val="00302DF0"/>
    <w:rsid w:val="003041CE"/>
    <w:rsid w:val="003048EB"/>
    <w:rsid w:val="00315E09"/>
    <w:rsid w:val="00316450"/>
    <w:rsid w:val="003166B6"/>
    <w:rsid w:val="0031688B"/>
    <w:rsid w:val="003224FE"/>
    <w:rsid w:val="00324AA5"/>
    <w:rsid w:val="00331B96"/>
    <w:rsid w:val="00333BFF"/>
    <w:rsid w:val="00333DD3"/>
    <w:rsid w:val="00333FAE"/>
    <w:rsid w:val="00335917"/>
    <w:rsid w:val="00336F71"/>
    <w:rsid w:val="00336FA5"/>
    <w:rsid w:val="003370A0"/>
    <w:rsid w:val="00337C46"/>
    <w:rsid w:val="00341365"/>
    <w:rsid w:val="0034286D"/>
    <w:rsid w:val="003430B8"/>
    <w:rsid w:val="00343957"/>
    <w:rsid w:val="003443BE"/>
    <w:rsid w:val="00345CA6"/>
    <w:rsid w:val="003463D6"/>
    <w:rsid w:val="00351D65"/>
    <w:rsid w:val="0035217D"/>
    <w:rsid w:val="003526C0"/>
    <w:rsid w:val="003527F1"/>
    <w:rsid w:val="003543D2"/>
    <w:rsid w:val="003560F6"/>
    <w:rsid w:val="003565BC"/>
    <w:rsid w:val="00357857"/>
    <w:rsid w:val="003606DB"/>
    <w:rsid w:val="00360796"/>
    <w:rsid w:val="00360FB2"/>
    <w:rsid w:val="00361230"/>
    <w:rsid w:val="0036163A"/>
    <w:rsid w:val="00361E94"/>
    <w:rsid w:val="003628E4"/>
    <w:rsid w:val="00366288"/>
    <w:rsid w:val="00366F7A"/>
    <w:rsid w:val="00370413"/>
    <w:rsid w:val="003713CD"/>
    <w:rsid w:val="003726B2"/>
    <w:rsid w:val="00372E57"/>
    <w:rsid w:val="003746E2"/>
    <w:rsid w:val="00374DC0"/>
    <w:rsid w:val="00375B0A"/>
    <w:rsid w:val="00376FDD"/>
    <w:rsid w:val="0037700B"/>
    <w:rsid w:val="003822AB"/>
    <w:rsid w:val="00383CC6"/>
    <w:rsid w:val="003848BF"/>
    <w:rsid w:val="00384DC4"/>
    <w:rsid w:val="0039114D"/>
    <w:rsid w:val="00393532"/>
    <w:rsid w:val="00393FCC"/>
    <w:rsid w:val="003953A1"/>
    <w:rsid w:val="00395DCF"/>
    <w:rsid w:val="00395E3B"/>
    <w:rsid w:val="00397038"/>
    <w:rsid w:val="003972E7"/>
    <w:rsid w:val="003A34A4"/>
    <w:rsid w:val="003A4597"/>
    <w:rsid w:val="003B0058"/>
    <w:rsid w:val="003B0449"/>
    <w:rsid w:val="003B06BA"/>
    <w:rsid w:val="003B0DF9"/>
    <w:rsid w:val="003B1A2F"/>
    <w:rsid w:val="003B49A0"/>
    <w:rsid w:val="003B4A72"/>
    <w:rsid w:val="003B4DCB"/>
    <w:rsid w:val="003B53DA"/>
    <w:rsid w:val="003B5E48"/>
    <w:rsid w:val="003B6BE9"/>
    <w:rsid w:val="003C04F5"/>
    <w:rsid w:val="003C10BD"/>
    <w:rsid w:val="003C2B16"/>
    <w:rsid w:val="003C326B"/>
    <w:rsid w:val="003C5D3A"/>
    <w:rsid w:val="003C6D55"/>
    <w:rsid w:val="003D11D7"/>
    <w:rsid w:val="003D1FB0"/>
    <w:rsid w:val="003D26FD"/>
    <w:rsid w:val="003D3C5C"/>
    <w:rsid w:val="003D43B0"/>
    <w:rsid w:val="003E01DA"/>
    <w:rsid w:val="003E0B8F"/>
    <w:rsid w:val="003E0F28"/>
    <w:rsid w:val="003E267D"/>
    <w:rsid w:val="003E2EAE"/>
    <w:rsid w:val="003E5588"/>
    <w:rsid w:val="003E7AD6"/>
    <w:rsid w:val="003F0AC2"/>
    <w:rsid w:val="003F244C"/>
    <w:rsid w:val="003F38F2"/>
    <w:rsid w:val="003F3B6D"/>
    <w:rsid w:val="003F428A"/>
    <w:rsid w:val="003F4651"/>
    <w:rsid w:val="003F4AD0"/>
    <w:rsid w:val="003F4DD4"/>
    <w:rsid w:val="003F605E"/>
    <w:rsid w:val="003F6658"/>
    <w:rsid w:val="003F7394"/>
    <w:rsid w:val="004000BA"/>
    <w:rsid w:val="00400D93"/>
    <w:rsid w:val="00401014"/>
    <w:rsid w:val="0040191D"/>
    <w:rsid w:val="0040274D"/>
    <w:rsid w:val="00405053"/>
    <w:rsid w:val="00405B9B"/>
    <w:rsid w:val="00406731"/>
    <w:rsid w:val="00407E53"/>
    <w:rsid w:val="00411B86"/>
    <w:rsid w:val="004122DB"/>
    <w:rsid w:val="0041241C"/>
    <w:rsid w:val="00412E60"/>
    <w:rsid w:val="004132C7"/>
    <w:rsid w:val="004142EC"/>
    <w:rsid w:val="00415792"/>
    <w:rsid w:val="004165E0"/>
    <w:rsid w:val="00417764"/>
    <w:rsid w:val="00423CC1"/>
    <w:rsid w:val="0042433A"/>
    <w:rsid w:val="00425FCC"/>
    <w:rsid w:val="00426C54"/>
    <w:rsid w:val="00430E4D"/>
    <w:rsid w:val="00433219"/>
    <w:rsid w:val="00433D5D"/>
    <w:rsid w:val="00433E9D"/>
    <w:rsid w:val="004346B2"/>
    <w:rsid w:val="004356A1"/>
    <w:rsid w:val="00436ACC"/>
    <w:rsid w:val="0044026B"/>
    <w:rsid w:val="00440DB8"/>
    <w:rsid w:val="00442191"/>
    <w:rsid w:val="00442ED1"/>
    <w:rsid w:val="00445ED1"/>
    <w:rsid w:val="00456969"/>
    <w:rsid w:val="00460AA9"/>
    <w:rsid w:val="00463080"/>
    <w:rsid w:val="00463B12"/>
    <w:rsid w:val="00466992"/>
    <w:rsid w:val="004678F3"/>
    <w:rsid w:val="00467F9F"/>
    <w:rsid w:val="0047043E"/>
    <w:rsid w:val="00470787"/>
    <w:rsid w:val="00472A8F"/>
    <w:rsid w:val="00474973"/>
    <w:rsid w:val="004759F9"/>
    <w:rsid w:val="004767A2"/>
    <w:rsid w:val="004777C6"/>
    <w:rsid w:val="00477B06"/>
    <w:rsid w:val="004813C3"/>
    <w:rsid w:val="00481CCC"/>
    <w:rsid w:val="0048541F"/>
    <w:rsid w:val="00485B8F"/>
    <w:rsid w:val="0048700E"/>
    <w:rsid w:val="004901E0"/>
    <w:rsid w:val="00491B25"/>
    <w:rsid w:val="00491FC5"/>
    <w:rsid w:val="004920B6"/>
    <w:rsid w:val="00497289"/>
    <w:rsid w:val="00497648"/>
    <w:rsid w:val="004A13C7"/>
    <w:rsid w:val="004A41DF"/>
    <w:rsid w:val="004A4F78"/>
    <w:rsid w:val="004A53DE"/>
    <w:rsid w:val="004B10EF"/>
    <w:rsid w:val="004B1522"/>
    <w:rsid w:val="004B46F6"/>
    <w:rsid w:val="004B6303"/>
    <w:rsid w:val="004B7995"/>
    <w:rsid w:val="004C17DE"/>
    <w:rsid w:val="004C47BA"/>
    <w:rsid w:val="004C4CE7"/>
    <w:rsid w:val="004C50F8"/>
    <w:rsid w:val="004C56D7"/>
    <w:rsid w:val="004C5D62"/>
    <w:rsid w:val="004C607C"/>
    <w:rsid w:val="004D08D0"/>
    <w:rsid w:val="004D12B0"/>
    <w:rsid w:val="004D2EEA"/>
    <w:rsid w:val="004D3EEA"/>
    <w:rsid w:val="004D6319"/>
    <w:rsid w:val="004D6EEE"/>
    <w:rsid w:val="004E7054"/>
    <w:rsid w:val="004E7973"/>
    <w:rsid w:val="004F2091"/>
    <w:rsid w:val="004F2B43"/>
    <w:rsid w:val="004F6EDF"/>
    <w:rsid w:val="00502217"/>
    <w:rsid w:val="005046B8"/>
    <w:rsid w:val="00504CC1"/>
    <w:rsid w:val="005058CB"/>
    <w:rsid w:val="00505DCA"/>
    <w:rsid w:val="0050665B"/>
    <w:rsid w:val="005066C5"/>
    <w:rsid w:val="00511CCC"/>
    <w:rsid w:val="005129FF"/>
    <w:rsid w:val="00514E9B"/>
    <w:rsid w:val="005161E5"/>
    <w:rsid w:val="0051667C"/>
    <w:rsid w:val="00517286"/>
    <w:rsid w:val="00517CD9"/>
    <w:rsid w:val="00520116"/>
    <w:rsid w:val="005236AF"/>
    <w:rsid w:val="005238DB"/>
    <w:rsid w:val="00524877"/>
    <w:rsid w:val="00524EA5"/>
    <w:rsid w:val="00527D72"/>
    <w:rsid w:val="005304EF"/>
    <w:rsid w:val="00530AF3"/>
    <w:rsid w:val="00530ED2"/>
    <w:rsid w:val="0053179D"/>
    <w:rsid w:val="00531BC5"/>
    <w:rsid w:val="00532799"/>
    <w:rsid w:val="0053345D"/>
    <w:rsid w:val="00534E92"/>
    <w:rsid w:val="00536382"/>
    <w:rsid w:val="00536C5C"/>
    <w:rsid w:val="0054019A"/>
    <w:rsid w:val="00543459"/>
    <w:rsid w:val="005451B7"/>
    <w:rsid w:val="00551B93"/>
    <w:rsid w:val="005529A3"/>
    <w:rsid w:val="00552A76"/>
    <w:rsid w:val="00553984"/>
    <w:rsid w:val="0055469E"/>
    <w:rsid w:val="00555F6C"/>
    <w:rsid w:val="00560988"/>
    <w:rsid w:val="00560DCE"/>
    <w:rsid w:val="00560E5E"/>
    <w:rsid w:val="00561EF9"/>
    <w:rsid w:val="00563B47"/>
    <w:rsid w:val="00564D21"/>
    <w:rsid w:val="00566884"/>
    <w:rsid w:val="005713D1"/>
    <w:rsid w:val="00572737"/>
    <w:rsid w:val="0057276A"/>
    <w:rsid w:val="0057509F"/>
    <w:rsid w:val="00575248"/>
    <w:rsid w:val="00575BB3"/>
    <w:rsid w:val="005769E4"/>
    <w:rsid w:val="00580CF7"/>
    <w:rsid w:val="0058437F"/>
    <w:rsid w:val="005862DA"/>
    <w:rsid w:val="00587DAF"/>
    <w:rsid w:val="00587EF1"/>
    <w:rsid w:val="00593646"/>
    <w:rsid w:val="005944BD"/>
    <w:rsid w:val="00594B32"/>
    <w:rsid w:val="00597850"/>
    <w:rsid w:val="005A02C4"/>
    <w:rsid w:val="005A1DEC"/>
    <w:rsid w:val="005A26FB"/>
    <w:rsid w:val="005A3A2B"/>
    <w:rsid w:val="005A3BCE"/>
    <w:rsid w:val="005A439B"/>
    <w:rsid w:val="005A4E13"/>
    <w:rsid w:val="005A575A"/>
    <w:rsid w:val="005A7F13"/>
    <w:rsid w:val="005A7F79"/>
    <w:rsid w:val="005B6190"/>
    <w:rsid w:val="005B6321"/>
    <w:rsid w:val="005B649F"/>
    <w:rsid w:val="005B7D08"/>
    <w:rsid w:val="005C04D7"/>
    <w:rsid w:val="005C286A"/>
    <w:rsid w:val="005C2D3E"/>
    <w:rsid w:val="005C3214"/>
    <w:rsid w:val="005C34E4"/>
    <w:rsid w:val="005C5AA4"/>
    <w:rsid w:val="005C6D1B"/>
    <w:rsid w:val="005C6FD6"/>
    <w:rsid w:val="005C7384"/>
    <w:rsid w:val="005C7EB9"/>
    <w:rsid w:val="005D132A"/>
    <w:rsid w:val="005D1975"/>
    <w:rsid w:val="005D24DE"/>
    <w:rsid w:val="005D4F8A"/>
    <w:rsid w:val="005D7055"/>
    <w:rsid w:val="005E0757"/>
    <w:rsid w:val="005E49B6"/>
    <w:rsid w:val="005E4FB2"/>
    <w:rsid w:val="005F308E"/>
    <w:rsid w:val="005F5796"/>
    <w:rsid w:val="005F59E6"/>
    <w:rsid w:val="006003AE"/>
    <w:rsid w:val="006027F6"/>
    <w:rsid w:val="006042AA"/>
    <w:rsid w:val="0060523A"/>
    <w:rsid w:val="0060666A"/>
    <w:rsid w:val="00606B5C"/>
    <w:rsid w:val="006075E2"/>
    <w:rsid w:val="00607A41"/>
    <w:rsid w:val="00610E4E"/>
    <w:rsid w:val="00612B80"/>
    <w:rsid w:val="00615625"/>
    <w:rsid w:val="00615B9B"/>
    <w:rsid w:val="0061714B"/>
    <w:rsid w:val="0061789C"/>
    <w:rsid w:val="00620215"/>
    <w:rsid w:val="00621581"/>
    <w:rsid w:val="006218A0"/>
    <w:rsid w:val="00621ABA"/>
    <w:rsid w:val="0062379F"/>
    <w:rsid w:val="006249F7"/>
    <w:rsid w:val="00625742"/>
    <w:rsid w:val="00625783"/>
    <w:rsid w:val="00627724"/>
    <w:rsid w:val="0063080E"/>
    <w:rsid w:val="0063135F"/>
    <w:rsid w:val="006316F8"/>
    <w:rsid w:val="00632019"/>
    <w:rsid w:val="0063280A"/>
    <w:rsid w:val="00634C1C"/>
    <w:rsid w:val="00635EFF"/>
    <w:rsid w:val="0063794B"/>
    <w:rsid w:val="006406F5"/>
    <w:rsid w:val="00643BD1"/>
    <w:rsid w:val="00644B0B"/>
    <w:rsid w:val="00645086"/>
    <w:rsid w:val="00645AC4"/>
    <w:rsid w:val="00646196"/>
    <w:rsid w:val="006509A4"/>
    <w:rsid w:val="00651E85"/>
    <w:rsid w:val="00652FB5"/>
    <w:rsid w:val="00655D3C"/>
    <w:rsid w:val="00660A87"/>
    <w:rsid w:val="0066344B"/>
    <w:rsid w:val="00665E25"/>
    <w:rsid w:val="006665A6"/>
    <w:rsid w:val="00667CB0"/>
    <w:rsid w:val="00672C94"/>
    <w:rsid w:val="006807F5"/>
    <w:rsid w:val="00680FFF"/>
    <w:rsid w:val="00682F0C"/>
    <w:rsid w:val="006849CC"/>
    <w:rsid w:val="00685C57"/>
    <w:rsid w:val="00686B4F"/>
    <w:rsid w:val="0068781B"/>
    <w:rsid w:val="00690718"/>
    <w:rsid w:val="00690AEF"/>
    <w:rsid w:val="00690B58"/>
    <w:rsid w:val="00693F00"/>
    <w:rsid w:val="00695250"/>
    <w:rsid w:val="00696403"/>
    <w:rsid w:val="006973E5"/>
    <w:rsid w:val="006A0CB8"/>
    <w:rsid w:val="006A1ABD"/>
    <w:rsid w:val="006A2C17"/>
    <w:rsid w:val="006A3014"/>
    <w:rsid w:val="006A4C13"/>
    <w:rsid w:val="006A5250"/>
    <w:rsid w:val="006A58D1"/>
    <w:rsid w:val="006A59E0"/>
    <w:rsid w:val="006A5A10"/>
    <w:rsid w:val="006A67DE"/>
    <w:rsid w:val="006B1E36"/>
    <w:rsid w:val="006B2FA3"/>
    <w:rsid w:val="006B7DEB"/>
    <w:rsid w:val="006C0544"/>
    <w:rsid w:val="006C0B86"/>
    <w:rsid w:val="006C102C"/>
    <w:rsid w:val="006C1E34"/>
    <w:rsid w:val="006C49B5"/>
    <w:rsid w:val="006C4DAA"/>
    <w:rsid w:val="006C54EA"/>
    <w:rsid w:val="006C5508"/>
    <w:rsid w:val="006C57C0"/>
    <w:rsid w:val="006D0CB9"/>
    <w:rsid w:val="006D2329"/>
    <w:rsid w:val="006D2FCF"/>
    <w:rsid w:val="006D317F"/>
    <w:rsid w:val="006D4954"/>
    <w:rsid w:val="006D4DA9"/>
    <w:rsid w:val="006D5D71"/>
    <w:rsid w:val="006D60F6"/>
    <w:rsid w:val="006D6F77"/>
    <w:rsid w:val="006E1114"/>
    <w:rsid w:val="006E16BF"/>
    <w:rsid w:val="006E5E70"/>
    <w:rsid w:val="006F002B"/>
    <w:rsid w:val="006F2913"/>
    <w:rsid w:val="006F4999"/>
    <w:rsid w:val="006F6624"/>
    <w:rsid w:val="007002D0"/>
    <w:rsid w:val="00700422"/>
    <w:rsid w:val="0070045E"/>
    <w:rsid w:val="00700812"/>
    <w:rsid w:val="00700D27"/>
    <w:rsid w:val="00702B66"/>
    <w:rsid w:val="007037B6"/>
    <w:rsid w:val="00704390"/>
    <w:rsid w:val="007045B3"/>
    <w:rsid w:val="00710238"/>
    <w:rsid w:val="00710B84"/>
    <w:rsid w:val="00710C8B"/>
    <w:rsid w:val="007127E4"/>
    <w:rsid w:val="0071442B"/>
    <w:rsid w:val="007156E5"/>
    <w:rsid w:val="00715860"/>
    <w:rsid w:val="00716F3C"/>
    <w:rsid w:val="0072165C"/>
    <w:rsid w:val="00721856"/>
    <w:rsid w:val="00721915"/>
    <w:rsid w:val="00721ABE"/>
    <w:rsid w:val="00723C3B"/>
    <w:rsid w:val="00723D28"/>
    <w:rsid w:val="00725B60"/>
    <w:rsid w:val="00726117"/>
    <w:rsid w:val="0072727E"/>
    <w:rsid w:val="00727B7A"/>
    <w:rsid w:val="00732928"/>
    <w:rsid w:val="00732EEC"/>
    <w:rsid w:val="00734A79"/>
    <w:rsid w:val="00734E41"/>
    <w:rsid w:val="0073527B"/>
    <w:rsid w:val="00735375"/>
    <w:rsid w:val="007356BD"/>
    <w:rsid w:val="00736F72"/>
    <w:rsid w:val="00737339"/>
    <w:rsid w:val="00737416"/>
    <w:rsid w:val="0074017A"/>
    <w:rsid w:val="007414C4"/>
    <w:rsid w:val="00746BB1"/>
    <w:rsid w:val="007508BF"/>
    <w:rsid w:val="00754B79"/>
    <w:rsid w:val="00757913"/>
    <w:rsid w:val="007579D7"/>
    <w:rsid w:val="00757C13"/>
    <w:rsid w:val="00760046"/>
    <w:rsid w:val="00761037"/>
    <w:rsid w:val="00762879"/>
    <w:rsid w:val="00762A75"/>
    <w:rsid w:val="0076302C"/>
    <w:rsid w:val="007637E2"/>
    <w:rsid w:val="007639B5"/>
    <w:rsid w:val="0076538C"/>
    <w:rsid w:val="00767E47"/>
    <w:rsid w:val="007701AD"/>
    <w:rsid w:val="00773934"/>
    <w:rsid w:val="007757B1"/>
    <w:rsid w:val="00777E41"/>
    <w:rsid w:val="007809D7"/>
    <w:rsid w:val="00781814"/>
    <w:rsid w:val="00787473"/>
    <w:rsid w:val="00790BB8"/>
    <w:rsid w:val="00791CCA"/>
    <w:rsid w:val="00793139"/>
    <w:rsid w:val="00795D77"/>
    <w:rsid w:val="007963DD"/>
    <w:rsid w:val="007979B2"/>
    <w:rsid w:val="00797D9F"/>
    <w:rsid w:val="007A091C"/>
    <w:rsid w:val="007A3264"/>
    <w:rsid w:val="007A4799"/>
    <w:rsid w:val="007A5E78"/>
    <w:rsid w:val="007A6330"/>
    <w:rsid w:val="007A748C"/>
    <w:rsid w:val="007B1D17"/>
    <w:rsid w:val="007B22F3"/>
    <w:rsid w:val="007B25C2"/>
    <w:rsid w:val="007B34AD"/>
    <w:rsid w:val="007B41CB"/>
    <w:rsid w:val="007B4304"/>
    <w:rsid w:val="007B4409"/>
    <w:rsid w:val="007B66E6"/>
    <w:rsid w:val="007B68D4"/>
    <w:rsid w:val="007B7928"/>
    <w:rsid w:val="007C013F"/>
    <w:rsid w:val="007C04EC"/>
    <w:rsid w:val="007C2D31"/>
    <w:rsid w:val="007C2DEF"/>
    <w:rsid w:val="007C3143"/>
    <w:rsid w:val="007C3A9D"/>
    <w:rsid w:val="007C3DC2"/>
    <w:rsid w:val="007C5D06"/>
    <w:rsid w:val="007D03F5"/>
    <w:rsid w:val="007D0927"/>
    <w:rsid w:val="007D138A"/>
    <w:rsid w:val="007D2233"/>
    <w:rsid w:val="007D2984"/>
    <w:rsid w:val="007D2AA9"/>
    <w:rsid w:val="007D2D89"/>
    <w:rsid w:val="007D6918"/>
    <w:rsid w:val="007D76E3"/>
    <w:rsid w:val="007D78EB"/>
    <w:rsid w:val="007D7913"/>
    <w:rsid w:val="007E12CE"/>
    <w:rsid w:val="007E200E"/>
    <w:rsid w:val="007E24EA"/>
    <w:rsid w:val="007E2B2B"/>
    <w:rsid w:val="007E4208"/>
    <w:rsid w:val="007E44D8"/>
    <w:rsid w:val="007E4F7F"/>
    <w:rsid w:val="007E5C45"/>
    <w:rsid w:val="007E6E1E"/>
    <w:rsid w:val="007E7134"/>
    <w:rsid w:val="007F0D73"/>
    <w:rsid w:val="007F162A"/>
    <w:rsid w:val="007F1714"/>
    <w:rsid w:val="007F1C43"/>
    <w:rsid w:val="007F1CA3"/>
    <w:rsid w:val="007F1DF1"/>
    <w:rsid w:val="007F2BB5"/>
    <w:rsid w:val="007F56A0"/>
    <w:rsid w:val="007F727D"/>
    <w:rsid w:val="007F7FF2"/>
    <w:rsid w:val="00801238"/>
    <w:rsid w:val="008030B3"/>
    <w:rsid w:val="00803FC6"/>
    <w:rsid w:val="008046DE"/>
    <w:rsid w:val="0080614A"/>
    <w:rsid w:val="00807D8A"/>
    <w:rsid w:val="0081099D"/>
    <w:rsid w:val="008123FF"/>
    <w:rsid w:val="00813CCB"/>
    <w:rsid w:val="0081521A"/>
    <w:rsid w:val="00816020"/>
    <w:rsid w:val="0082026E"/>
    <w:rsid w:val="00820D39"/>
    <w:rsid w:val="008213DA"/>
    <w:rsid w:val="00823AB7"/>
    <w:rsid w:val="00824DC7"/>
    <w:rsid w:val="0082612F"/>
    <w:rsid w:val="008278E0"/>
    <w:rsid w:val="00830CE1"/>
    <w:rsid w:val="0083245A"/>
    <w:rsid w:val="008340F7"/>
    <w:rsid w:val="0083474F"/>
    <w:rsid w:val="00835CF0"/>
    <w:rsid w:val="00836972"/>
    <w:rsid w:val="008417ED"/>
    <w:rsid w:val="008430B0"/>
    <w:rsid w:val="0084371C"/>
    <w:rsid w:val="00843983"/>
    <w:rsid w:val="008441D7"/>
    <w:rsid w:val="008447E5"/>
    <w:rsid w:val="0084551D"/>
    <w:rsid w:val="00846867"/>
    <w:rsid w:val="00847067"/>
    <w:rsid w:val="00850918"/>
    <w:rsid w:val="0085193E"/>
    <w:rsid w:val="00854631"/>
    <w:rsid w:val="00855212"/>
    <w:rsid w:val="008555FC"/>
    <w:rsid w:val="0086024A"/>
    <w:rsid w:val="00860C31"/>
    <w:rsid w:val="00861881"/>
    <w:rsid w:val="0086285B"/>
    <w:rsid w:val="0086349B"/>
    <w:rsid w:val="00865A20"/>
    <w:rsid w:val="00870CA7"/>
    <w:rsid w:val="00870F3C"/>
    <w:rsid w:val="0087181B"/>
    <w:rsid w:val="00871CAD"/>
    <w:rsid w:val="00872872"/>
    <w:rsid w:val="00874825"/>
    <w:rsid w:val="0087535A"/>
    <w:rsid w:val="0087696E"/>
    <w:rsid w:val="008777A2"/>
    <w:rsid w:val="00877E68"/>
    <w:rsid w:val="00882776"/>
    <w:rsid w:val="00882E89"/>
    <w:rsid w:val="00884976"/>
    <w:rsid w:val="00884EA7"/>
    <w:rsid w:val="00885F99"/>
    <w:rsid w:val="00886182"/>
    <w:rsid w:val="00886601"/>
    <w:rsid w:val="00890E83"/>
    <w:rsid w:val="008917E5"/>
    <w:rsid w:val="00891B4D"/>
    <w:rsid w:val="00891D92"/>
    <w:rsid w:val="00892169"/>
    <w:rsid w:val="00893E8D"/>
    <w:rsid w:val="008940ED"/>
    <w:rsid w:val="00894635"/>
    <w:rsid w:val="008950DA"/>
    <w:rsid w:val="008953A4"/>
    <w:rsid w:val="008956D4"/>
    <w:rsid w:val="00896B3A"/>
    <w:rsid w:val="008A12F7"/>
    <w:rsid w:val="008A3EB4"/>
    <w:rsid w:val="008A45E4"/>
    <w:rsid w:val="008A4C89"/>
    <w:rsid w:val="008A5E8B"/>
    <w:rsid w:val="008A6D95"/>
    <w:rsid w:val="008A70AD"/>
    <w:rsid w:val="008A7DA1"/>
    <w:rsid w:val="008B0E2C"/>
    <w:rsid w:val="008B12F2"/>
    <w:rsid w:val="008B19B5"/>
    <w:rsid w:val="008B2A10"/>
    <w:rsid w:val="008B2B5B"/>
    <w:rsid w:val="008C0781"/>
    <w:rsid w:val="008C0AE9"/>
    <w:rsid w:val="008C220E"/>
    <w:rsid w:val="008C33CA"/>
    <w:rsid w:val="008C3B04"/>
    <w:rsid w:val="008C3FDC"/>
    <w:rsid w:val="008C514D"/>
    <w:rsid w:val="008C5A96"/>
    <w:rsid w:val="008C7492"/>
    <w:rsid w:val="008C75CE"/>
    <w:rsid w:val="008D0416"/>
    <w:rsid w:val="008D1D8A"/>
    <w:rsid w:val="008D228C"/>
    <w:rsid w:val="008D2495"/>
    <w:rsid w:val="008D2E94"/>
    <w:rsid w:val="008D468F"/>
    <w:rsid w:val="008D52BE"/>
    <w:rsid w:val="008D672B"/>
    <w:rsid w:val="008E178A"/>
    <w:rsid w:val="008E1E7F"/>
    <w:rsid w:val="008E2AFF"/>
    <w:rsid w:val="008E3253"/>
    <w:rsid w:val="008E46D9"/>
    <w:rsid w:val="008E781C"/>
    <w:rsid w:val="008E7E5E"/>
    <w:rsid w:val="008E7ED9"/>
    <w:rsid w:val="008E7FD1"/>
    <w:rsid w:val="008F30D6"/>
    <w:rsid w:val="008F3483"/>
    <w:rsid w:val="008F4D54"/>
    <w:rsid w:val="008F57C0"/>
    <w:rsid w:val="008F64B8"/>
    <w:rsid w:val="0090153C"/>
    <w:rsid w:val="00902FA2"/>
    <w:rsid w:val="00904716"/>
    <w:rsid w:val="00906B89"/>
    <w:rsid w:val="00907B67"/>
    <w:rsid w:val="00910558"/>
    <w:rsid w:val="009117D9"/>
    <w:rsid w:val="00911D95"/>
    <w:rsid w:val="00911E2D"/>
    <w:rsid w:val="009125BB"/>
    <w:rsid w:val="00912820"/>
    <w:rsid w:val="00914D04"/>
    <w:rsid w:val="00916FCB"/>
    <w:rsid w:val="009173C6"/>
    <w:rsid w:val="00920882"/>
    <w:rsid w:val="00921786"/>
    <w:rsid w:val="0092421F"/>
    <w:rsid w:val="009250EB"/>
    <w:rsid w:val="00926A70"/>
    <w:rsid w:val="00927AF7"/>
    <w:rsid w:val="00927E78"/>
    <w:rsid w:val="00931243"/>
    <w:rsid w:val="009316C4"/>
    <w:rsid w:val="009322F2"/>
    <w:rsid w:val="009329DC"/>
    <w:rsid w:val="00932AB7"/>
    <w:rsid w:val="00936481"/>
    <w:rsid w:val="00940CC4"/>
    <w:rsid w:val="00942677"/>
    <w:rsid w:val="00946517"/>
    <w:rsid w:val="00950DC3"/>
    <w:rsid w:val="00951DE3"/>
    <w:rsid w:val="00954D3C"/>
    <w:rsid w:val="00955F3B"/>
    <w:rsid w:val="009607E8"/>
    <w:rsid w:val="00960D8C"/>
    <w:rsid w:val="009650B4"/>
    <w:rsid w:val="00966958"/>
    <w:rsid w:val="009701B2"/>
    <w:rsid w:val="00970A4D"/>
    <w:rsid w:val="00971B66"/>
    <w:rsid w:val="009743F1"/>
    <w:rsid w:val="00974885"/>
    <w:rsid w:val="00974A7D"/>
    <w:rsid w:val="0097683D"/>
    <w:rsid w:val="00977C0A"/>
    <w:rsid w:val="00980962"/>
    <w:rsid w:val="00981A67"/>
    <w:rsid w:val="009844DF"/>
    <w:rsid w:val="00985533"/>
    <w:rsid w:val="00985631"/>
    <w:rsid w:val="009918AD"/>
    <w:rsid w:val="00992174"/>
    <w:rsid w:val="009924FD"/>
    <w:rsid w:val="0099304E"/>
    <w:rsid w:val="00994776"/>
    <w:rsid w:val="00996015"/>
    <w:rsid w:val="00996470"/>
    <w:rsid w:val="00997756"/>
    <w:rsid w:val="009A0272"/>
    <w:rsid w:val="009A0624"/>
    <w:rsid w:val="009A450D"/>
    <w:rsid w:val="009A6226"/>
    <w:rsid w:val="009A72F2"/>
    <w:rsid w:val="009B11FF"/>
    <w:rsid w:val="009B170E"/>
    <w:rsid w:val="009B2AE8"/>
    <w:rsid w:val="009B2D72"/>
    <w:rsid w:val="009B4010"/>
    <w:rsid w:val="009B4A2F"/>
    <w:rsid w:val="009B6815"/>
    <w:rsid w:val="009C0785"/>
    <w:rsid w:val="009C0B8A"/>
    <w:rsid w:val="009C4FE2"/>
    <w:rsid w:val="009C5059"/>
    <w:rsid w:val="009C56BA"/>
    <w:rsid w:val="009D0500"/>
    <w:rsid w:val="009D1FC5"/>
    <w:rsid w:val="009D26F4"/>
    <w:rsid w:val="009D2E4A"/>
    <w:rsid w:val="009D593D"/>
    <w:rsid w:val="009D71BA"/>
    <w:rsid w:val="009E012E"/>
    <w:rsid w:val="009E113B"/>
    <w:rsid w:val="009E3162"/>
    <w:rsid w:val="009E3DB3"/>
    <w:rsid w:val="009E4DAC"/>
    <w:rsid w:val="009E635C"/>
    <w:rsid w:val="009E67A5"/>
    <w:rsid w:val="009E6C15"/>
    <w:rsid w:val="009E6F47"/>
    <w:rsid w:val="009F0747"/>
    <w:rsid w:val="009F2156"/>
    <w:rsid w:val="009F3AD6"/>
    <w:rsid w:val="009F3C43"/>
    <w:rsid w:val="009F45CF"/>
    <w:rsid w:val="009F47A8"/>
    <w:rsid w:val="009F7E6B"/>
    <w:rsid w:val="00A002C5"/>
    <w:rsid w:val="00A01571"/>
    <w:rsid w:val="00A03939"/>
    <w:rsid w:val="00A048B8"/>
    <w:rsid w:val="00A0500D"/>
    <w:rsid w:val="00A06440"/>
    <w:rsid w:val="00A065B7"/>
    <w:rsid w:val="00A132CD"/>
    <w:rsid w:val="00A13CF4"/>
    <w:rsid w:val="00A146EF"/>
    <w:rsid w:val="00A14C68"/>
    <w:rsid w:val="00A150FE"/>
    <w:rsid w:val="00A20214"/>
    <w:rsid w:val="00A21AB5"/>
    <w:rsid w:val="00A23072"/>
    <w:rsid w:val="00A2323F"/>
    <w:rsid w:val="00A24049"/>
    <w:rsid w:val="00A24A84"/>
    <w:rsid w:val="00A255EF"/>
    <w:rsid w:val="00A26F66"/>
    <w:rsid w:val="00A272D2"/>
    <w:rsid w:val="00A333DE"/>
    <w:rsid w:val="00A338E9"/>
    <w:rsid w:val="00A34D6A"/>
    <w:rsid w:val="00A34F04"/>
    <w:rsid w:val="00A36099"/>
    <w:rsid w:val="00A36433"/>
    <w:rsid w:val="00A3668F"/>
    <w:rsid w:val="00A41424"/>
    <w:rsid w:val="00A46C09"/>
    <w:rsid w:val="00A46CA3"/>
    <w:rsid w:val="00A47147"/>
    <w:rsid w:val="00A501D8"/>
    <w:rsid w:val="00A51D65"/>
    <w:rsid w:val="00A51F1D"/>
    <w:rsid w:val="00A52ED1"/>
    <w:rsid w:val="00A54347"/>
    <w:rsid w:val="00A5623E"/>
    <w:rsid w:val="00A56A19"/>
    <w:rsid w:val="00A56C0A"/>
    <w:rsid w:val="00A60F5A"/>
    <w:rsid w:val="00A6325A"/>
    <w:rsid w:val="00A652D8"/>
    <w:rsid w:val="00A666F0"/>
    <w:rsid w:val="00A66AFF"/>
    <w:rsid w:val="00A66C8C"/>
    <w:rsid w:val="00A67A5D"/>
    <w:rsid w:val="00A67D2F"/>
    <w:rsid w:val="00A721F6"/>
    <w:rsid w:val="00A7228A"/>
    <w:rsid w:val="00A72C25"/>
    <w:rsid w:val="00A742D0"/>
    <w:rsid w:val="00A748FF"/>
    <w:rsid w:val="00A76FE7"/>
    <w:rsid w:val="00A81527"/>
    <w:rsid w:val="00A84645"/>
    <w:rsid w:val="00A8667A"/>
    <w:rsid w:val="00A92FB9"/>
    <w:rsid w:val="00A93855"/>
    <w:rsid w:val="00A94275"/>
    <w:rsid w:val="00A95DC8"/>
    <w:rsid w:val="00A9625B"/>
    <w:rsid w:val="00AA1A62"/>
    <w:rsid w:val="00AA3F78"/>
    <w:rsid w:val="00AB2274"/>
    <w:rsid w:val="00AB27D6"/>
    <w:rsid w:val="00AB29A2"/>
    <w:rsid w:val="00AC1233"/>
    <w:rsid w:val="00AC20A6"/>
    <w:rsid w:val="00AC2E08"/>
    <w:rsid w:val="00AC2E9B"/>
    <w:rsid w:val="00AC39A6"/>
    <w:rsid w:val="00AC3EDB"/>
    <w:rsid w:val="00AC4C08"/>
    <w:rsid w:val="00AC610A"/>
    <w:rsid w:val="00AC7C92"/>
    <w:rsid w:val="00AD33F0"/>
    <w:rsid w:val="00AD4BC3"/>
    <w:rsid w:val="00AD79E0"/>
    <w:rsid w:val="00AD7E85"/>
    <w:rsid w:val="00AE0816"/>
    <w:rsid w:val="00AE1C21"/>
    <w:rsid w:val="00AE2FAC"/>
    <w:rsid w:val="00AE32FC"/>
    <w:rsid w:val="00AE568F"/>
    <w:rsid w:val="00AE56DE"/>
    <w:rsid w:val="00AE64AC"/>
    <w:rsid w:val="00AE7828"/>
    <w:rsid w:val="00AE7D60"/>
    <w:rsid w:val="00AF5720"/>
    <w:rsid w:val="00B036CB"/>
    <w:rsid w:val="00B03920"/>
    <w:rsid w:val="00B040AD"/>
    <w:rsid w:val="00B05A5A"/>
    <w:rsid w:val="00B062D8"/>
    <w:rsid w:val="00B064CE"/>
    <w:rsid w:val="00B06D28"/>
    <w:rsid w:val="00B07BF2"/>
    <w:rsid w:val="00B10478"/>
    <w:rsid w:val="00B108F0"/>
    <w:rsid w:val="00B11A0A"/>
    <w:rsid w:val="00B12AB5"/>
    <w:rsid w:val="00B13D89"/>
    <w:rsid w:val="00B141DA"/>
    <w:rsid w:val="00B15619"/>
    <w:rsid w:val="00B15B3C"/>
    <w:rsid w:val="00B166E7"/>
    <w:rsid w:val="00B16747"/>
    <w:rsid w:val="00B16D38"/>
    <w:rsid w:val="00B17420"/>
    <w:rsid w:val="00B2157F"/>
    <w:rsid w:val="00B220DF"/>
    <w:rsid w:val="00B23324"/>
    <w:rsid w:val="00B23432"/>
    <w:rsid w:val="00B23755"/>
    <w:rsid w:val="00B2389A"/>
    <w:rsid w:val="00B24C77"/>
    <w:rsid w:val="00B253EB"/>
    <w:rsid w:val="00B2543B"/>
    <w:rsid w:val="00B30766"/>
    <w:rsid w:val="00B329F4"/>
    <w:rsid w:val="00B33EF8"/>
    <w:rsid w:val="00B40226"/>
    <w:rsid w:val="00B41D6A"/>
    <w:rsid w:val="00B43299"/>
    <w:rsid w:val="00B44BFF"/>
    <w:rsid w:val="00B45137"/>
    <w:rsid w:val="00B4544F"/>
    <w:rsid w:val="00B46CCE"/>
    <w:rsid w:val="00B50F76"/>
    <w:rsid w:val="00B52F64"/>
    <w:rsid w:val="00B57184"/>
    <w:rsid w:val="00B57DD5"/>
    <w:rsid w:val="00B60A67"/>
    <w:rsid w:val="00B646F8"/>
    <w:rsid w:val="00B70492"/>
    <w:rsid w:val="00B714B3"/>
    <w:rsid w:val="00B74488"/>
    <w:rsid w:val="00B75C2C"/>
    <w:rsid w:val="00B764BF"/>
    <w:rsid w:val="00B81283"/>
    <w:rsid w:val="00B84840"/>
    <w:rsid w:val="00B86A7C"/>
    <w:rsid w:val="00B86C4E"/>
    <w:rsid w:val="00B86F4A"/>
    <w:rsid w:val="00B87454"/>
    <w:rsid w:val="00B87E93"/>
    <w:rsid w:val="00B90064"/>
    <w:rsid w:val="00B90179"/>
    <w:rsid w:val="00B906E1"/>
    <w:rsid w:val="00B90CEF"/>
    <w:rsid w:val="00B9184B"/>
    <w:rsid w:val="00B92B7B"/>
    <w:rsid w:val="00B95EA1"/>
    <w:rsid w:val="00B95F1E"/>
    <w:rsid w:val="00B97140"/>
    <w:rsid w:val="00BA0355"/>
    <w:rsid w:val="00BA05F7"/>
    <w:rsid w:val="00BA141C"/>
    <w:rsid w:val="00BA5249"/>
    <w:rsid w:val="00BA5ED0"/>
    <w:rsid w:val="00BA6981"/>
    <w:rsid w:val="00BA7064"/>
    <w:rsid w:val="00BB09F4"/>
    <w:rsid w:val="00BB1B25"/>
    <w:rsid w:val="00BB319D"/>
    <w:rsid w:val="00BB3E75"/>
    <w:rsid w:val="00BC1369"/>
    <w:rsid w:val="00BC2314"/>
    <w:rsid w:val="00BC29E5"/>
    <w:rsid w:val="00BC2BD1"/>
    <w:rsid w:val="00BC5FA2"/>
    <w:rsid w:val="00BC613B"/>
    <w:rsid w:val="00BD06A0"/>
    <w:rsid w:val="00BD09D9"/>
    <w:rsid w:val="00BD1673"/>
    <w:rsid w:val="00BD1D62"/>
    <w:rsid w:val="00BD2B57"/>
    <w:rsid w:val="00BD32D7"/>
    <w:rsid w:val="00BD6022"/>
    <w:rsid w:val="00BD638F"/>
    <w:rsid w:val="00BE1256"/>
    <w:rsid w:val="00BE19BC"/>
    <w:rsid w:val="00BE2144"/>
    <w:rsid w:val="00BE2188"/>
    <w:rsid w:val="00BE25D1"/>
    <w:rsid w:val="00BE3453"/>
    <w:rsid w:val="00BE68C0"/>
    <w:rsid w:val="00BE74B0"/>
    <w:rsid w:val="00BE76C3"/>
    <w:rsid w:val="00BF1D3E"/>
    <w:rsid w:val="00BF39AE"/>
    <w:rsid w:val="00BF5185"/>
    <w:rsid w:val="00BF7109"/>
    <w:rsid w:val="00BF7751"/>
    <w:rsid w:val="00C00628"/>
    <w:rsid w:val="00C00666"/>
    <w:rsid w:val="00C0282E"/>
    <w:rsid w:val="00C03B13"/>
    <w:rsid w:val="00C044C0"/>
    <w:rsid w:val="00C057E8"/>
    <w:rsid w:val="00C06C34"/>
    <w:rsid w:val="00C06C92"/>
    <w:rsid w:val="00C073EC"/>
    <w:rsid w:val="00C07C2A"/>
    <w:rsid w:val="00C07CF7"/>
    <w:rsid w:val="00C157B2"/>
    <w:rsid w:val="00C176A1"/>
    <w:rsid w:val="00C206F0"/>
    <w:rsid w:val="00C22341"/>
    <w:rsid w:val="00C23933"/>
    <w:rsid w:val="00C25869"/>
    <w:rsid w:val="00C31000"/>
    <w:rsid w:val="00C317E7"/>
    <w:rsid w:val="00C325F8"/>
    <w:rsid w:val="00C32943"/>
    <w:rsid w:val="00C35449"/>
    <w:rsid w:val="00C35D3E"/>
    <w:rsid w:val="00C36079"/>
    <w:rsid w:val="00C3675A"/>
    <w:rsid w:val="00C4073F"/>
    <w:rsid w:val="00C40D04"/>
    <w:rsid w:val="00C40EE2"/>
    <w:rsid w:val="00C441D6"/>
    <w:rsid w:val="00C44509"/>
    <w:rsid w:val="00C45F87"/>
    <w:rsid w:val="00C47FE3"/>
    <w:rsid w:val="00C51535"/>
    <w:rsid w:val="00C51A0E"/>
    <w:rsid w:val="00C56795"/>
    <w:rsid w:val="00C5737E"/>
    <w:rsid w:val="00C634C7"/>
    <w:rsid w:val="00C63EEE"/>
    <w:rsid w:val="00C67CB4"/>
    <w:rsid w:val="00C706F7"/>
    <w:rsid w:val="00C71863"/>
    <w:rsid w:val="00C71888"/>
    <w:rsid w:val="00C7206C"/>
    <w:rsid w:val="00C72535"/>
    <w:rsid w:val="00C72BF1"/>
    <w:rsid w:val="00C75941"/>
    <w:rsid w:val="00C76942"/>
    <w:rsid w:val="00C76F89"/>
    <w:rsid w:val="00C80384"/>
    <w:rsid w:val="00C82776"/>
    <w:rsid w:val="00C83393"/>
    <w:rsid w:val="00C84095"/>
    <w:rsid w:val="00C84425"/>
    <w:rsid w:val="00C85112"/>
    <w:rsid w:val="00C85C17"/>
    <w:rsid w:val="00C861C1"/>
    <w:rsid w:val="00C861EA"/>
    <w:rsid w:val="00C87718"/>
    <w:rsid w:val="00C93176"/>
    <w:rsid w:val="00C94B3A"/>
    <w:rsid w:val="00C94B5D"/>
    <w:rsid w:val="00C9571E"/>
    <w:rsid w:val="00C95ABE"/>
    <w:rsid w:val="00C967FE"/>
    <w:rsid w:val="00CA0610"/>
    <w:rsid w:val="00CA1A9B"/>
    <w:rsid w:val="00CA26A2"/>
    <w:rsid w:val="00CA5781"/>
    <w:rsid w:val="00CA5914"/>
    <w:rsid w:val="00CA5A39"/>
    <w:rsid w:val="00CA71A8"/>
    <w:rsid w:val="00CB05DA"/>
    <w:rsid w:val="00CB1CAC"/>
    <w:rsid w:val="00CB2833"/>
    <w:rsid w:val="00CB3DBE"/>
    <w:rsid w:val="00CB5BAE"/>
    <w:rsid w:val="00CB6F33"/>
    <w:rsid w:val="00CB7F67"/>
    <w:rsid w:val="00CC32B6"/>
    <w:rsid w:val="00CC4A8C"/>
    <w:rsid w:val="00CC5B51"/>
    <w:rsid w:val="00CD0A1B"/>
    <w:rsid w:val="00CD1370"/>
    <w:rsid w:val="00CD142C"/>
    <w:rsid w:val="00CD279E"/>
    <w:rsid w:val="00CD3727"/>
    <w:rsid w:val="00CD41E4"/>
    <w:rsid w:val="00CD5117"/>
    <w:rsid w:val="00CE00D2"/>
    <w:rsid w:val="00CE01B9"/>
    <w:rsid w:val="00CE199D"/>
    <w:rsid w:val="00CE2395"/>
    <w:rsid w:val="00CE30E6"/>
    <w:rsid w:val="00CE3A72"/>
    <w:rsid w:val="00CE552D"/>
    <w:rsid w:val="00CE698D"/>
    <w:rsid w:val="00CE7229"/>
    <w:rsid w:val="00CF3D3F"/>
    <w:rsid w:val="00CF4A1C"/>
    <w:rsid w:val="00CF5A8E"/>
    <w:rsid w:val="00CF70FC"/>
    <w:rsid w:val="00D007B3"/>
    <w:rsid w:val="00D00CCF"/>
    <w:rsid w:val="00D014BD"/>
    <w:rsid w:val="00D0231A"/>
    <w:rsid w:val="00D030B9"/>
    <w:rsid w:val="00D032F1"/>
    <w:rsid w:val="00D0419B"/>
    <w:rsid w:val="00D05699"/>
    <w:rsid w:val="00D067F3"/>
    <w:rsid w:val="00D06AE8"/>
    <w:rsid w:val="00D07533"/>
    <w:rsid w:val="00D0768E"/>
    <w:rsid w:val="00D0793C"/>
    <w:rsid w:val="00D10487"/>
    <w:rsid w:val="00D109B2"/>
    <w:rsid w:val="00D1135E"/>
    <w:rsid w:val="00D12627"/>
    <w:rsid w:val="00D13741"/>
    <w:rsid w:val="00D13E45"/>
    <w:rsid w:val="00D14ECD"/>
    <w:rsid w:val="00D15AB7"/>
    <w:rsid w:val="00D16374"/>
    <w:rsid w:val="00D16A95"/>
    <w:rsid w:val="00D171B5"/>
    <w:rsid w:val="00D2035F"/>
    <w:rsid w:val="00D211D8"/>
    <w:rsid w:val="00D212A2"/>
    <w:rsid w:val="00D236BB"/>
    <w:rsid w:val="00D262F8"/>
    <w:rsid w:val="00D3036E"/>
    <w:rsid w:val="00D31191"/>
    <w:rsid w:val="00D3193C"/>
    <w:rsid w:val="00D31FCC"/>
    <w:rsid w:val="00D32A6C"/>
    <w:rsid w:val="00D33ED9"/>
    <w:rsid w:val="00D40018"/>
    <w:rsid w:val="00D41CDB"/>
    <w:rsid w:val="00D42127"/>
    <w:rsid w:val="00D44431"/>
    <w:rsid w:val="00D45D6E"/>
    <w:rsid w:val="00D47F99"/>
    <w:rsid w:val="00D50E3B"/>
    <w:rsid w:val="00D54A6A"/>
    <w:rsid w:val="00D5737B"/>
    <w:rsid w:val="00D6175A"/>
    <w:rsid w:val="00D61BE0"/>
    <w:rsid w:val="00D61FEA"/>
    <w:rsid w:val="00D63484"/>
    <w:rsid w:val="00D640BA"/>
    <w:rsid w:val="00D648B7"/>
    <w:rsid w:val="00D660A3"/>
    <w:rsid w:val="00D6692C"/>
    <w:rsid w:val="00D67620"/>
    <w:rsid w:val="00D70AC1"/>
    <w:rsid w:val="00D72A2B"/>
    <w:rsid w:val="00D7344B"/>
    <w:rsid w:val="00D741A2"/>
    <w:rsid w:val="00D75C30"/>
    <w:rsid w:val="00D800F0"/>
    <w:rsid w:val="00D80833"/>
    <w:rsid w:val="00D8234D"/>
    <w:rsid w:val="00D82A7B"/>
    <w:rsid w:val="00D82FC4"/>
    <w:rsid w:val="00D83582"/>
    <w:rsid w:val="00D912DB"/>
    <w:rsid w:val="00D91B95"/>
    <w:rsid w:val="00D92E37"/>
    <w:rsid w:val="00D9301A"/>
    <w:rsid w:val="00D94786"/>
    <w:rsid w:val="00D94D4F"/>
    <w:rsid w:val="00DA0907"/>
    <w:rsid w:val="00DA0955"/>
    <w:rsid w:val="00DA0D25"/>
    <w:rsid w:val="00DA17A6"/>
    <w:rsid w:val="00DA1FD9"/>
    <w:rsid w:val="00DA291F"/>
    <w:rsid w:val="00DA5EDB"/>
    <w:rsid w:val="00DA7D7A"/>
    <w:rsid w:val="00DA7F58"/>
    <w:rsid w:val="00DB0934"/>
    <w:rsid w:val="00DB13B6"/>
    <w:rsid w:val="00DB1E2A"/>
    <w:rsid w:val="00DB25B4"/>
    <w:rsid w:val="00DB44D5"/>
    <w:rsid w:val="00DB6486"/>
    <w:rsid w:val="00DC0C81"/>
    <w:rsid w:val="00DC0E3F"/>
    <w:rsid w:val="00DC0E91"/>
    <w:rsid w:val="00DC1432"/>
    <w:rsid w:val="00DC3322"/>
    <w:rsid w:val="00DC3348"/>
    <w:rsid w:val="00DC56F2"/>
    <w:rsid w:val="00DD03CB"/>
    <w:rsid w:val="00DD0B77"/>
    <w:rsid w:val="00DD1A7F"/>
    <w:rsid w:val="00DD2ADE"/>
    <w:rsid w:val="00DD32FD"/>
    <w:rsid w:val="00DD498E"/>
    <w:rsid w:val="00DD4ED2"/>
    <w:rsid w:val="00DE18A1"/>
    <w:rsid w:val="00DE197A"/>
    <w:rsid w:val="00DE473D"/>
    <w:rsid w:val="00DE5E5F"/>
    <w:rsid w:val="00DE6C8A"/>
    <w:rsid w:val="00DE7101"/>
    <w:rsid w:val="00DE76FB"/>
    <w:rsid w:val="00DE784E"/>
    <w:rsid w:val="00DF2450"/>
    <w:rsid w:val="00DF2793"/>
    <w:rsid w:val="00DF2999"/>
    <w:rsid w:val="00DF4060"/>
    <w:rsid w:val="00DF4B9F"/>
    <w:rsid w:val="00DF737A"/>
    <w:rsid w:val="00E00D24"/>
    <w:rsid w:val="00E0119E"/>
    <w:rsid w:val="00E01BB1"/>
    <w:rsid w:val="00E030B7"/>
    <w:rsid w:val="00E03F40"/>
    <w:rsid w:val="00E04FA9"/>
    <w:rsid w:val="00E059EE"/>
    <w:rsid w:val="00E05E79"/>
    <w:rsid w:val="00E0627E"/>
    <w:rsid w:val="00E06EA9"/>
    <w:rsid w:val="00E07135"/>
    <w:rsid w:val="00E0740D"/>
    <w:rsid w:val="00E10009"/>
    <w:rsid w:val="00E11BCF"/>
    <w:rsid w:val="00E12CC4"/>
    <w:rsid w:val="00E12FA5"/>
    <w:rsid w:val="00E13371"/>
    <w:rsid w:val="00E14126"/>
    <w:rsid w:val="00E2029F"/>
    <w:rsid w:val="00E20DED"/>
    <w:rsid w:val="00E21EDA"/>
    <w:rsid w:val="00E21F25"/>
    <w:rsid w:val="00E23484"/>
    <w:rsid w:val="00E23533"/>
    <w:rsid w:val="00E2531A"/>
    <w:rsid w:val="00E26F57"/>
    <w:rsid w:val="00E301E2"/>
    <w:rsid w:val="00E31376"/>
    <w:rsid w:val="00E31D10"/>
    <w:rsid w:val="00E31D23"/>
    <w:rsid w:val="00E322B6"/>
    <w:rsid w:val="00E329B9"/>
    <w:rsid w:val="00E4061D"/>
    <w:rsid w:val="00E41B5F"/>
    <w:rsid w:val="00E41E14"/>
    <w:rsid w:val="00E44DFE"/>
    <w:rsid w:val="00E470AA"/>
    <w:rsid w:val="00E50AFB"/>
    <w:rsid w:val="00E50D2F"/>
    <w:rsid w:val="00E50ED0"/>
    <w:rsid w:val="00E52524"/>
    <w:rsid w:val="00E5308F"/>
    <w:rsid w:val="00E53AF3"/>
    <w:rsid w:val="00E541D8"/>
    <w:rsid w:val="00E54404"/>
    <w:rsid w:val="00E56B8F"/>
    <w:rsid w:val="00E60BD5"/>
    <w:rsid w:val="00E61BF3"/>
    <w:rsid w:val="00E62C46"/>
    <w:rsid w:val="00E632CF"/>
    <w:rsid w:val="00E635CE"/>
    <w:rsid w:val="00E63C45"/>
    <w:rsid w:val="00E663DE"/>
    <w:rsid w:val="00E66AE1"/>
    <w:rsid w:val="00E67A3D"/>
    <w:rsid w:val="00E710A9"/>
    <w:rsid w:val="00E74D24"/>
    <w:rsid w:val="00E75B8A"/>
    <w:rsid w:val="00E81BC0"/>
    <w:rsid w:val="00E81C85"/>
    <w:rsid w:val="00E82054"/>
    <w:rsid w:val="00E82E82"/>
    <w:rsid w:val="00E866E7"/>
    <w:rsid w:val="00E86C97"/>
    <w:rsid w:val="00E87CC2"/>
    <w:rsid w:val="00E91BF2"/>
    <w:rsid w:val="00E923BF"/>
    <w:rsid w:val="00E92541"/>
    <w:rsid w:val="00E9429F"/>
    <w:rsid w:val="00E94BFD"/>
    <w:rsid w:val="00EA05F6"/>
    <w:rsid w:val="00EA0747"/>
    <w:rsid w:val="00EA1680"/>
    <w:rsid w:val="00EA1B4E"/>
    <w:rsid w:val="00EA4ED8"/>
    <w:rsid w:val="00EA66B5"/>
    <w:rsid w:val="00EB1E28"/>
    <w:rsid w:val="00EB2A16"/>
    <w:rsid w:val="00EB349E"/>
    <w:rsid w:val="00EB46D6"/>
    <w:rsid w:val="00EB4A77"/>
    <w:rsid w:val="00EB71B8"/>
    <w:rsid w:val="00EB7229"/>
    <w:rsid w:val="00EB7C5C"/>
    <w:rsid w:val="00EC0BB3"/>
    <w:rsid w:val="00EC1BC3"/>
    <w:rsid w:val="00EC278F"/>
    <w:rsid w:val="00EC498E"/>
    <w:rsid w:val="00EC50CF"/>
    <w:rsid w:val="00EC6C13"/>
    <w:rsid w:val="00EC748D"/>
    <w:rsid w:val="00EC7B2D"/>
    <w:rsid w:val="00ED0D0A"/>
    <w:rsid w:val="00ED202D"/>
    <w:rsid w:val="00ED26B0"/>
    <w:rsid w:val="00ED47DE"/>
    <w:rsid w:val="00ED7453"/>
    <w:rsid w:val="00ED7482"/>
    <w:rsid w:val="00EE09DA"/>
    <w:rsid w:val="00EE1D06"/>
    <w:rsid w:val="00EE44A8"/>
    <w:rsid w:val="00EE5356"/>
    <w:rsid w:val="00EF0917"/>
    <w:rsid w:val="00EF1712"/>
    <w:rsid w:val="00EF1B67"/>
    <w:rsid w:val="00EF421F"/>
    <w:rsid w:val="00EF4371"/>
    <w:rsid w:val="00EF4959"/>
    <w:rsid w:val="00EF60D6"/>
    <w:rsid w:val="00EF67DE"/>
    <w:rsid w:val="00EF6B90"/>
    <w:rsid w:val="00F0153C"/>
    <w:rsid w:val="00F0238D"/>
    <w:rsid w:val="00F0239E"/>
    <w:rsid w:val="00F030F7"/>
    <w:rsid w:val="00F035B0"/>
    <w:rsid w:val="00F045D7"/>
    <w:rsid w:val="00F06A6F"/>
    <w:rsid w:val="00F076DD"/>
    <w:rsid w:val="00F100C3"/>
    <w:rsid w:val="00F10496"/>
    <w:rsid w:val="00F107EA"/>
    <w:rsid w:val="00F12276"/>
    <w:rsid w:val="00F15BFC"/>
    <w:rsid w:val="00F16815"/>
    <w:rsid w:val="00F174BF"/>
    <w:rsid w:val="00F2189E"/>
    <w:rsid w:val="00F23DA6"/>
    <w:rsid w:val="00F2413A"/>
    <w:rsid w:val="00F246E9"/>
    <w:rsid w:val="00F30E70"/>
    <w:rsid w:val="00F33A7A"/>
    <w:rsid w:val="00F36628"/>
    <w:rsid w:val="00F41A10"/>
    <w:rsid w:val="00F42417"/>
    <w:rsid w:val="00F42B32"/>
    <w:rsid w:val="00F42C00"/>
    <w:rsid w:val="00F44559"/>
    <w:rsid w:val="00F4470D"/>
    <w:rsid w:val="00F45651"/>
    <w:rsid w:val="00F47F1A"/>
    <w:rsid w:val="00F5210B"/>
    <w:rsid w:val="00F55743"/>
    <w:rsid w:val="00F5582D"/>
    <w:rsid w:val="00F569E9"/>
    <w:rsid w:val="00F60CCA"/>
    <w:rsid w:val="00F614AE"/>
    <w:rsid w:val="00F61981"/>
    <w:rsid w:val="00F6279B"/>
    <w:rsid w:val="00F66597"/>
    <w:rsid w:val="00F70FD0"/>
    <w:rsid w:val="00F71132"/>
    <w:rsid w:val="00F71D6B"/>
    <w:rsid w:val="00F729D0"/>
    <w:rsid w:val="00F734EB"/>
    <w:rsid w:val="00F736AE"/>
    <w:rsid w:val="00F73B3A"/>
    <w:rsid w:val="00F755E3"/>
    <w:rsid w:val="00F75CD9"/>
    <w:rsid w:val="00F823AB"/>
    <w:rsid w:val="00F827FF"/>
    <w:rsid w:val="00F833A4"/>
    <w:rsid w:val="00F837E2"/>
    <w:rsid w:val="00F92321"/>
    <w:rsid w:val="00F9688A"/>
    <w:rsid w:val="00FA3542"/>
    <w:rsid w:val="00FA360B"/>
    <w:rsid w:val="00FA3798"/>
    <w:rsid w:val="00FA414C"/>
    <w:rsid w:val="00FA64B4"/>
    <w:rsid w:val="00FA6AC4"/>
    <w:rsid w:val="00FA72E4"/>
    <w:rsid w:val="00FB014D"/>
    <w:rsid w:val="00FB0194"/>
    <w:rsid w:val="00FB06C9"/>
    <w:rsid w:val="00FB0D13"/>
    <w:rsid w:val="00FB2263"/>
    <w:rsid w:val="00FB37FD"/>
    <w:rsid w:val="00FB3CDB"/>
    <w:rsid w:val="00FB54B1"/>
    <w:rsid w:val="00FB696C"/>
    <w:rsid w:val="00FB7418"/>
    <w:rsid w:val="00FB7EA4"/>
    <w:rsid w:val="00FC1C10"/>
    <w:rsid w:val="00FC2D00"/>
    <w:rsid w:val="00FC50C0"/>
    <w:rsid w:val="00FC735A"/>
    <w:rsid w:val="00FD2134"/>
    <w:rsid w:val="00FD52E6"/>
    <w:rsid w:val="00FE1443"/>
    <w:rsid w:val="00FE1BE1"/>
    <w:rsid w:val="00FE2007"/>
    <w:rsid w:val="00FE22C4"/>
    <w:rsid w:val="00FE24D8"/>
    <w:rsid w:val="00FE312D"/>
    <w:rsid w:val="00FE6CDD"/>
    <w:rsid w:val="00FE6E9C"/>
    <w:rsid w:val="00FE6F94"/>
    <w:rsid w:val="00FF2F03"/>
    <w:rsid w:val="00FF2F17"/>
    <w:rsid w:val="00FF352F"/>
    <w:rsid w:val="00FF5CC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2.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4.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851</Words>
  <Characters>4686</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7</cp:revision>
  <cp:lastPrinted>2023-12-04T17:03:00Z</cp:lastPrinted>
  <dcterms:created xsi:type="dcterms:W3CDTF">2025-11-14T13:40:00Z</dcterms:created>
  <dcterms:modified xsi:type="dcterms:W3CDTF">2025-11-14T20:11:00Z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